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925CA8" w14:textId="795C3875" w:rsidR="00E90E49" w:rsidRPr="005D2EC8" w:rsidRDefault="00E90E49" w:rsidP="00327997">
      <w:pPr>
        <w:pStyle w:val="3GPPHeader"/>
        <w:rPr>
          <w:highlight w:val="yellow"/>
          <w:lang w:val="en-US"/>
        </w:rPr>
      </w:pPr>
      <w:r w:rsidRPr="005D2EC8">
        <w:rPr>
          <w:lang w:val="en-US"/>
        </w:rPr>
        <w:t>3GPP TSG-RAN WG</w:t>
      </w:r>
      <w:r w:rsidR="00790B99" w:rsidRPr="005D2EC8">
        <w:rPr>
          <w:lang w:val="en-US"/>
        </w:rPr>
        <w:t>1</w:t>
      </w:r>
      <w:r w:rsidR="00A85C6C" w:rsidRPr="005D2EC8">
        <w:rPr>
          <w:lang w:val="en-US"/>
        </w:rPr>
        <w:t xml:space="preserve"> #</w:t>
      </w:r>
      <w:r w:rsidR="00A1760E" w:rsidRPr="005D2EC8">
        <w:rPr>
          <w:lang w:val="en-US"/>
        </w:rPr>
        <w:t>90</w:t>
      </w:r>
      <w:r w:rsidRPr="005D2EC8">
        <w:rPr>
          <w:lang w:val="en-US"/>
        </w:rPr>
        <w:tab/>
      </w:r>
      <w:r w:rsidR="00790B99" w:rsidRPr="005D2EC8">
        <w:rPr>
          <w:lang w:val="en-US"/>
        </w:rPr>
        <w:t>R1</w:t>
      </w:r>
      <w:r w:rsidR="00091557" w:rsidRPr="005D2EC8">
        <w:rPr>
          <w:lang w:val="en-US"/>
        </w:rPr>
        <w:t>-</w:t>
      </w:r>
      <w:r w:rsidR="005F3025" w:rsidRPr="005D2EC8">
        <w:rPr>
          <w:lang w:val="en-US"/>
        </w:rPr>
        <w:t>1</w:t>
      </w:r>
      <w:r w:rsidR="00A85C6C" w:rsidRPr="005D2EC8">
        <w:rPr>
          <w:lang w:val="en-US"/>
        </w:rPr>
        <w:t>7</w:t>
      </w:r>
      <w:r w:rsidR="00CE4645" w:rsidRPr="005D2EC8">
        <w:rPr>
          <w:lang w:val="en-US"/>
        </w:rPr>
        <w:t>14297</w:t>
      </w:r>
    </w:p>
    <w:p w14:paraId="51F975F1" w14:textId="2A16D69A" w:rsidR="00E90E49" w:rsidRDefault="00A1760E" w:rsidP="00327997">
      <w:pPr>
        <w:pStyle w:val="3GPPHeader"/>
      </w:pPr>
      <w:r>
        <w:t>Prague</w:t>
      </w:r>
      <w:r w:rsidR="00356A14">
        <w:t xml:space="preserve">, </w:t>
      </w:r>
      <w:r>
        <w:t>Czech Republic</w:t>
      </w:r>
      <w:r w:rsidR="0027144F" w:rsidRPr="009C6832">
        <w:t xml:space="preserve">, </w:t>
      </w:r>
      <w:r>
        <w:t>21</w:t>
      </w:r>
      <w:r w:rsidRPr="00A1760E">
        <w:rPr>
          <w:vertAlign w:val="superscript"/>
        </w:rPr>
        <w:t>st</w:t>
      </w:r>
      <w:r>
        <w:t xml:space="preserve"> – 25</w:t>
      </w:r>
      <w:r w:rsidRPr="00A1760E">
        <w:rPr>
          <w:vertAlign w:val="superscript"/>
        </w:rPr>
        <w:t>th</w:t>
      </w:r>
      <w:r>
        <w:t xml:space="preserve"> </w:t>
      </w:r>
      <w:r w:rsidR="001C707A">
        <w:t>August</w:t>
      </w:r>
      <w:r w:rsidR="0027144F" w:rsidRPr="009C6832">
        <w:t xml:space="preserve"> 20</w:t>
      </w:r>
      <w:r w:rsidR="00A85C6C">
        <w:t>17</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344E8423" w:rsidR="00E90E49" w:rsidRPr="00327997" w:rsidRDefault="003D3C45" w:rsidP="00327997">
      <w:pPr>
        <w:pStyle w:val="3GPPHeader"/>
      </w:pPr>
      <w:r w:rsidRPr="00327997">
        <w:t>Title:</w:t>
      </w:r>
      <w:r w:rsidR="00E90E49" w:rsidRPr="00327997">
        <w:tab/>
      </w:r>
      <w:r w:rsidR="004506C8" w:rsidRPr="004506C8">
        <w:t>Analysis of beam indication signalling options</w:t>
      </w:r>
    </w:p>
    <w:p w14:paraId="2D554DE3" w14:textId="3BF2C732" w:rsidR="00952A24" w:rsidRPr="00327997" w:rsidRDefault="00952A24" w:rsidP="00327997">
      <w:pPr>
        <w:pStyle w:val="3GPPHeader"/>
      </w:pPr>
      <w:r w:rsidRPr="00327997">
        <w:t>Agenda Item:</w:t>
      </w:r>
      <w:r w:rsidRPr="00327997">
        <w:tab/>
      </w:r>
      <w:r w:rsidR="00006E63">
        <w:t>6.1.2.2.9</w:t>
      </w:r>
      <w:bookmarkStart w:id="0" w:name="_GoBack"/>
      <w:bookmarkEnd w:id="0"/>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r>
        <w:t>Introduction</w:t>
      </w:r>
    </w:p>
    <w:p w14:paraId="39DC1C8C" w14:textId="72FE62A2" w:rsidR="00BF7642" w:rsidRPr="00E9149C" w:rsidRDefault="000D598D" w:rsidP="00BF7642">
      <w:pPr>
        <w:pStyle w:val="BodyText"/>
      </w:pPr>
      <w:r>
        <w:t>In prior meetings, the following agreements have been made</w:t>
      </w:r>
      <w:r w:rsidR="00BF7642">
        <w:t>:</w:t>
      </w:r>
    </w:p>
    <w:p w14:paraId="4C3FF875" w14:textId="77777777" w:rsidR="00BF7642" w:rsidRDefault="00BF7642" w:rsidP="00BF7642">
      <w:pPr>
        <w:pStyle w:val="BodyText"/>
      </w:pPr>
      <w:r>
        <w:rPr>
          <w:noProof/>
          <w:lang w:val="en-US" w:eastAsia="en-US"/>
        </w:rPr>
        <mc:AlternateContent>
          <mc:Choice Requires="wps">
            <w:drawing>
              <wp:inline distT="0" distB="0" distL="0" distR="0" wp14:anchorId="653A41A3" wp14:editId="06F50182">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6876BAA" w14:textId="4349DFC8" w:rsidR="007355BA" w:rsidRPr="006946E5" w:rsidRDefault="007355BA" w:rsidP="008E7E79">
                            <w:pPr>
                              <w:overflowPunct/>
                              <w:autoSpaceDE/>
                              <w:autoSpaceDN/>
                              <w:adjustRightInd/>
                              <w:spacing w:after="0"/>
                              <w:ind w:left="1440" w:hanging="1440"/>
                              <w:jc w:val="left"/>
                              <w:textAlignment w:val="auto"/>
                              <w:rPr>
                                <w:rFonts w:ascii="Times" w:eastAsia="MS Mincho" w:hAnsi="Times"/>
                                <w:b/>
                                <w:lang w:eastAsia="ja-JP"/>
                              </w:rPr>
                            </w:pPr>
                            <w:r>
                              <w:rPr>
                                <w:rFonts w:ascii="Times" w:eastAsia="MS Mincho" w:hAnsi="Times"/>
                                <w:b/>
                                <w:highlight w:val="green"/>
                                <w:u w:val="single"/>
                                <w:lang w:eastAsia="ja-JP"/>
                              </w:rPr>
                              <w:t>Agreement 1</w:t>
                            </w:r>
                            <w:r w:rsidRPr="006946E5">
                              <w:rPr>
                                <w:rFonts w:ascii="Times" w:eastAsia="MS Mincho" w:hAnsi="Times"/>
                                <w:b/>
                                <w:lang w:eastAsia="ja-JP"/>
                              </w:rPr>
                              <w:t>:</w:t>
                            </w:r>
                          </w:p>
                          <w:p w14:paraId="443A5DAE" w14:textId="77777777" w:rsidR="007355BA" w:rsidRPr="008E7E79" w:rsidRDefault="007355BA" w:rsidP="008E7E79">
                            <w:pPr>
                              <w:numPr>
                                <w:ilvl w:val="0"/>
                                <w:numId w:val="15"/>
                              </w:numPr>
                              <w:overflowPunct/>
                              <w:autoSpaceDE/>
                              <w:autoSpaceDN/>
                              <w:adjustRightInd/>
                              <w:spacing w:after="0"/>
                              <w:jc w:val="left"/>
                              <w:textAlignment w:val="auto"/>
                              <w:rPr>
                                <w:rFonts w:ascii="Times" w:eastAsia="MS Mincho" w:hAnsi="Times"/>
                                <w:lang w:val="en-US" w:eastAsia="ja-JP"/>
                              </w:rPr>
                            </w:pPr>
                            <w:r w:rsidRPr="008E7E79">
                              <w:rPr>
                                <w:rFonts w:ascii="Times" w:eastAsia="MS Mincho" w:hAnsi="Times"/>
                                <w:lang w:val="en-US" w:eastAsia="ja-JP"/>
                              </w:rPr>
                              <w:t>Aim for low-overhead indication for spatial QCL assumption to assist UE-side beamforming/receiving</w:t>
                            </w:r>
                          </w:p>
                          <w:p w14:paraId="0E28BF0B" w14:textId="77777777" w:rsidR="007355BA" w:rsidRPr="00B22AD2" w:rsidRDefault="007355BA" w:rsidP="008E7E79">
                            <w:pPr>
                              <w:numPr>
                                <w:ilvl w:val="1"/>
                                <w:numId w:val="15"/>
                              </w:numPr>
                              <w:overflowPunct/>
                              <w:autoSpaceDE/>
                              <w:autoSpaceDN/>
                              <w:adjustRightInd/>
                              <w:spacing w:after="0"/>
                              <w:jc w:val="left"/>
                              <w:textAlignment w:val="auto"/>
                              <w:rPr>
                                <w:rFonts w:ascii="Times" w:eastAsia="MS Mincho" w:hAnsi="Times"/>
                                <w:lang w:val="en-US" w:eastAsia="ja-JP"/>
                              </w:rPr>
                            </w:pPr>
                            <w:r w:rsidRPr="006946E5">
                              <w:rPr>
                                <w:rFonts w:ascii="Times" w:eastAsia="MS Mincho" w:hAnsi="Times"/>
                                <w:lang w:val="en-US" w:eastAsia="ja-JP"/>
                              </w:rPr>
                              <w:t>FFS details (e.g., tag-based where the tag refers to previous CSI-RS resources, BPL-based, referring to previous measurement reports, indication one resource (set) out of multiple resource (set)s configured by RRC, CSI-RS resource/port index based, etc.)</w:t>
                            </w:r>
                          </w:p>
                          <w:p w14:paraId="6DB71826" w14:textId="2FEC079D" w:rsidR="007355BA" w:rsidRPr="00155BEF" w:rsidRDefault="007355BA" w:rsidP="008E7E79">
                            <w:pPr>
                              <w:spacing w:after="0"/>
                              <w:rPr>
                                <w:rFonts w:eastAsia="MS Mincho"/>
                                <w:lang w:eastAsia="ja-JP"/>
                              </w:rPr>
                            </w:pPr>
                            <w:r w:rsidRPr="00176F35">
                              <w:rPr>
                                <w:rFonts w:eastAsia="MS Mincho"/>
                                <w:b/>
                                <w:highlight w:val="green"/>
                                <w:u w:val="single"/>
                                <w:lang w:eastAsia="ja-JP"/>
                              </w:rPr>
                              <w:t>A</w:t>
                            </w:r>
                            <w:r>
                              <w:rPr>
                                <w:rFonts w:eastAsia="MS Mincho"/>
                                <w:b/>
                                <w:highlight w:val="green"/>
                                <w:u w:val="single"/>
                                <w:lang w:eastAsia="ja-JP"/>
                              </w:rPr>
                              <w:t>greement 2</w:t>
                            </w:r>
                            <w:r w:rsidRPr="00155BEF">
                              <w:rPr>
                                <w:rFonts w:eastAsia="MS Mincho"/>
                                <w:b/>
                                <w:lang w:eastAsia="ja-JP"/>
                              </w:rPr>
                              <w:t>:</w:t>
                            </w:r>
                          </w:p>
                          <w:p w14:paraId="24266344" w14:textId="77777777" w:rsidR="007355BA" w:rsidRPr="008E7E79" w:rsidRDefault="007355BA" w:rsidP="008E7E79">
                            <w:pPr>
                              <w:numPr>
                                <w:ilvl w:val="0"/>
                                <w:numId w:val="16"/>
                              </w:numPr>
                              <w:spacing w:after="0"/>
                              <w:rPr>
                                <w:rFonts w:eastAsia="MS Mincho"/>
                                <w:lang w:val="en-US"/>
                              </w:rPr>
                            </w:pPr>
                            <w:r w:rsidRPr="008E7E79">
                              <w:rPr>
                                <w:rFonts w:eastAsia="MS Mincho"/>
                                <w:lang w:val="en-US"/>
                              </w:rPr>
                              <w:t xml:space="preserve">For reception of unicast DL data channel, support indication of spatial QCL assumption between </w:t>
                            </w:r>
                            <w:r w:rsidRPr="008E7E79">
                              <w:rPr>
                                <w:rFonts w:eastAsia="MS Mincho" w:hint="eastAsia"/>
                                <w:lang w:val="en-US"/>
                              </w:rPr>
                              <w:t xml:space="preserve">DL </w:t>
                            </w:r>
                            <w:r w:rsidRPr="008E7E79">
                              <w:rPr>
                                <w:rFonts w:eastAsia="MS Mincho"/>
                                <w:lang w:val="en-US"/>
                              </w:rPr>
                              <w:t>RS antenna port(s) and DMRS antenna port(s) of DL data channel: Information indicating the RS antenna port(s) is indicated via DCI (downlink grants)</w:t>
                            </w:r>
                          </w:p>
                          <w:p w14:paraId="6FBAEC1C" w14:textId="77777777" w:rsidR="007355BA" w:rsidRPr="00155BEF" w:rsidRDefault="007355BA" w:rsidP="008E7E79">
                            <w:pPr>
                              <w:numPr>
                                <w:ilvl w:val="1"/>
                                <w:numId w:val="16"/>
                              </w:numPr>
                              <w:spacing w:after="0"/>
                              <w:rPr>
                                <w:rFonts w:eastAsia="MS Mincho"/>
                                <w:lang w:val="en-US" w:eastAsia="ja-JP"/>
                              </w:rPr>
                            </w:pPr>
                            <w:r w:rsidRPr="00155BEF">
                              <w:rPr>
                                <w:rFonts w:eastAsia="MS Mincho"/>
                                <w:lang w:eastAsia="ja-JP"/>
                              </w:rPr>
                              <w:t xml:space="preserve">The information indicates the RS antenna port(s) which is QCL-ed with </w:t>
                            </w:r>
                            <w:r w:rsidRPr="00155BEF">
                              <w:rPr>
                                <w:rFonts w:eastAsia="MS Mincho"/>
                                <w:lang w:val="en-US" w:eastAsia="ja-JP"/>
                              </w:rPr>
                              <w:t xml:space="preserve">DMRS antenna port(s) </w:t>
                            </w:r>
                          </w:p>
                          <w:p w14:paraId="7100E827" w14:textId="77777777" w:rsidR="007355BA" w:rsidRPr="00155BEF" w:rsidRDefault="007355BA" w:rsidP="008E7E79">
                            <w:pPr>
                              <w:numPr>
                                <w:ilvl w:val="2"/>
                                <w:numId w:val="16"/>
                              </w:numPr>
                              <w:spacing w:after="0"/>
                              <w:rPr>
                                <w:rFonts w:eastAsia="MS Mincho"/>
                                <w:lang w:val="en-US" w:eastAsia="ja-JP"/>
                              </w:rPr>
                            </w:pPr>
                            <w:r w:rsidRPr="00155BEF">
                              <w:rPr>
                                <w:rFonts w:eastAsia="MS Mincho"/>
                                <w:lang w:eastAsia="ja-JP"/>
                              </w:rPr>
                              <w:t>FFS: Indication details</w:t>
                            </w:r>
                          </w:p>
                          <w:p w14:paraId="4AD71548" w14:textId="77777777" w:rsidR="007355BA" w:rsidRPr="00155BEF" w:rsidRDefault="007355BA" w:rsidP="008E7E79">
                            <w:pPr>
                              <w:numPr>
                                <w:ilvl w:val="3"/>
                                <w:numId w:val="16"/>
                              </w:numPr>
                              <w:spacing w:after="0"/>
                              <w:rPr>
                                <w:rFonts w:eastAsia="MS Mincho"/>
                                <w:lang w:val="en-US" w:eastAsia="ja-JP"/>
                              </w:rPr>
                            </w:pPr>
                            <w:r w:rsidRPr="00155BEF">
                              <w:rPr>
                                <w:rFonts w:eastAsia="MS Mincho"/>
                                <w:lang w:eastAsia="ja-JP"/>
                              </w:rPr>
                              <w:t xml:space="preserve">E.g. explicit indication of RS port/resource ID, or implicitly derived </w:t>
                            </w:r>
                          </w:p>
                          <w:p w14:paraId="6C2D9722" w14:textId="7C1BC9F8" w:rsidR="007355BA" w:rsidRPr="005045FA" w:rsidRDefault="007355BA" w:rsidP="008E7E79">
                            <w:pPr>
                              <w:overflowPunct/>
                              <w:autoSpaceDE/>
                              <w:autoSpaceDN/>
                              <w:adjustRightInd/>
                              <w:spacing w:after="0"/>
                              <w:ind w:left="1440" w:hanging="1440"/>
                              <w:jc w:val="left"/>
                              <w:textAlignment w:val="auto"/>
                              <w:rPr>
                                <w:rFonts w:ascii="Times" w:eastAsia="MS Mincho" w:hAnsi="Times"/>
                                <w:b/>
                                <w:szCs w:val="24"/>
                                <w:u w:val="single"/>
                                <w:lang w:eastAsia="ja-JP"/>
                              </w:rPr>
                            </w:pPr>
                            <w:r>
                              <w:rPr>
                                <w:rFonts w:ascii="Times" w:eastAsia="MS Mincho" w:hAnsi="Times" w:hint="eastAsia"/>
                                <w:b/>
                                <w:szCs w:val="24"/>
                                <w:highlight w:val="green"/>
                                <w:u w:val="single"/>
                                <w:lang w:eastAsia="ja-JP"/>
                              </w:rPr>
                              <w:t>Agreement 3</w:t>
                            </w:r>
                            <w:r w:rsidRPr="005045FA">
                              <w:rPr>
                                <w:rFonts w:ascii="Times" w:eastAsia="MS Mincho" w:hAnsi="Times" w:hint="eastAsia"/>
                                <w:b/>
                                <w:szCs w:val="24"/>
                                <w:highlight w:val="green"/>
                                <w:u w:val="single"/>
                                <w:lang w:eastAsia="ja-JP"/>
                              </w:rPr>
                              <w:t>:</w:t>
                            </w:r>
                          </w:p>
                          <w:p w14:paraId="2C0BE17F" w14:textId="77777777" w:rsidR="007355BA" w:rsidRPr="005045FA" w:rsidRDefault="007355BA" w:rsidP="008E7E79">
                            <w:pPr>
                              <w:numPr>
                                <w:ilvl w:val="0"/>
                                <w:numId w:val="15"/>
                              </w:numPr>
                              <w:tabs>
                                <w:tab w:val="num" w:pos="780"/>
                              </w:tabs>
                              <w:overflowPunct/>
                              <w:autoSpaceDE/>
                              <w:autoSpaceDN/>
                              <w:adjustRightInd/>
                              <w:spacing w:after="0"/>
                              <w:jc w:val="left"/>
                              <w:textAlignment w:val="auto"/>
                              <w:rPr>
                                <w:rFonts w:ascii="Times" w:eastAsia="MS Mincho" w:hAnsi="Times"/>
                                <w:lang w:val="en-US" w:eastAsia="ja-JP"/>
                              </w:rPr>
                            </w:pPr>
                            <w:r w:rsidRPr="005045FA">
                              <w:rPr>
                                <w:rFonts w:ascii="Times" w:eastAsia="MS Mincho" w:hAnsi="Times"/>
                                <w:lang w:val="en-US" w:eastAsia="ja-JP"/>
                              </w:rPr>
                              <w:t>…</w:t>
                            </w:r>
                          </w:p>
                          <w:p w14:paraId="5ED69F93" w14:textId="77777777" w:rsidR="007355BA" w:rsidRPr="005045FA" w:rsidRDefault="007355BA" w:rsidP="008E7E79">
                            <w:pPr>
                              <w:numPr>
                                <w:ilvl w:val="0"/>
                                <w:numId w:val="15"/>
                              </w:numPr>
                              <w:overflowPunct/>
                              <w:autoSpaceDE/>
                              <w:autoSpaceDN/>
                              <w:adjustRightInd/>
                              <w:spacing w:after="0"/>
                              <w:jc w:val="left"/>
                              <w:textAlignment w:val="auto"/>
                              <w:rPr>
                                <w:rFonts w:ascii="Times" w:eastAsia="Batang" w:hAnsi="Times"/>
                                <w:lang w:eastAsia="en-US"/>
                              </w:rPr>
                            </w:pPr>
                            <w:r w:rsidRPr="008E7E79">
                              <w:rPr>
                                <w:rFonts w:ascii="Times" w:eastAsia="MS Mincho" w:hAnsi="Times"/>
                                <w:lang w:val="en-US" w:eastAsia="ja-JP"/>
                              </w:rPr>
                              <w:t>Configuration of QCL for UE specific NR-PDCCH</w:t>
                            </w:r>
                            <w:r w:rsidRPr="005045FA">
                              <w:rPr>
                                <w:rFonts w:ascii="Times" w:eastAsia="MS Mincho" w:hAnsi="Times" w:hint="eastAsia"/>
                                <w:lang w:val="en-US" w:eastAsia="ja-JP"/>
                              </w:rPr>
                              <w:t xml:space="preserve"> is by </w:t>
                            </w:r>
                            <w:r w:rsidRPr="005045FA">
                              <w:rPr>
                                <w:rFonts w:ascii="Times" w:eastAsia="MS Mincho" w:hAnsi="Times"/>
                                <w:lang w:val="en-US" w:eastAsia="ja-JP"/>
                              </w:rPr>
                              <w:t>RRC and MAC-CE signalling</w:t>
                            </w:r>
                          </w:p>
                          <w:p w14:paraId="6AB4AD75" w14:textId="77777777" w:rsidR="007355BA" w:rsidRPr="005045FA" w:rsidRDefault="007355BA" w:rsidP="008E7E79">
                            <w:pPr>
                              <w:numPr>
                                <w:ilvl w:val="1"/>
                                <w:numId w:val="15"/>
                              </w:numPr>
                              <w:tabs>
                                <w:tab w:val="clear" w:pos="1440"/>
                                <w:tab w:val="num" w:pos="1500"/>
                              </w:tabs>
                              <w:overflowPunct/>
                              <w:autoSpaceDE/>
                              <w:autoSpaceDN/>
                              <w:adjustRightInd/>
                              <w:spacing w:after="0"/>
                              <w:jc w:val="left"/>
                              <w:textAlignment w:val="auto"/>
                              <w:rPr>
                                <w:rFonts w:ascii="Times" w:eastAsia="MS Mincho" w:hAnsi="Times"/>
                                <w:lang w:val="en-US" w:eastAsia="ja-JP"/>
                              </w:rPr>
                            </w:pPr>
                            <w:r w:rsidRPr="005045FA">
                              <w:rPr>
                                <w:rFonts w:ascii="Times" w:eastAsia="MS Mincho" w:hAnsi="Times" w:hint="eastAsia"/>
                                <w:lang w:val="en-US" w:eastAsia="ja-JP"/>
                              </w:rPr>
                              <w:t>Note that MAC-CE is not always needed</w:t>
                            </w:r>
                          </w:p>
                          <w:p w14:paraId="306F404A" w14:textId="77777777" w:rsidR="007355BA" w:rsidRPr="005045FA" w:rsidRDefault="007355BA" w:rsidP="008E7E79">
                            <w:pPr>
                              <w:numPr>
                                <w:ilvl w:val="1"/>
                                <w:numId w:val="15"/>
                              </w:numPr>
                              <w:tabs>
                                <w:tab w:val="clear" w:pos="1440"/>
                                <w:tab w:val="num" w:pos="1500"/>
                              </w:tabs>
                              <w:overflowPunct/>
                              <w:autoSpaceDE/>
                              <w:autoSpaceDN/>
                              <w:adjustRightInd/>
                              <w:spacing w:after="0"/>
                              <w:jc w:val="left"/>
                              <w:textAlignment w:val="auto"/>
                              <w:rPr>
                                <w:rFonts w:ascii="Times" w:eastAsia="MS Mincho" w:hAnsi="Times"/>
                                <w:lang w:val="en-US" w:eastAsia="ja-JP"/>
                              </w:rPr>
                            </w:pPr>
                            <w:r w:rsidRPr="005045FA">
                              <w:rPr>
                                <w:rFonts w:ascii="Times" w:eastAsia="MS Mincho" w:hAnsi="Times" w:hint="eastAsia"/>
                                <w:lang w:val="en-US" w:eastAsia="ja-JP"/>
                              </w:rPr>
                              <w:t>FFS: necessity of DCI signalling</w:t>
                            </w:r>
                          </w:p>
                          <w:p w14:paraId="7FA05B3E" w14:textId="6C9B8695" w:rsidR="007355BA" w:rsidRPr="008E7E79" w:rsidRDefault="007355BA" w:rsidP="00BF7642">
                            <w:pPr>
                              <w:numPr>
                                <w:ilvl w:val="1"/>
                                <w:numId w:val="15"/>
                              </w:numPr>
                              <w:tabs>
                                <w:tab w:val="num" w:pos="1500"/>
                              </w:tabs>
                              <w:overflowPunct/>
                              <w:autoSpaceDE/>
                              <w:autoSpaceDN/>
                              <w:adjustRightInd/>
                              <w:spacing w:after="0"/>
                              <w:jc w:val="left"/>
                              <w:textAlignment w:val="auto"/>
                              <w:rPr>
                                <w:rFonts w:ascii="Times" w:eastAsia="MS Mincho" w:hAnsi="Times"/>
                                <w:lang w:val="en-US" w:eastAsia="ja-JP"/>
                              </w:rPr>
                            </w:pPr>
                            <w:r w:rsidRPr="005045FA">
                              <w:rPr>
                                <w:rFonts w:ascii="Times" w:eastAsia="MS Mincho" w:hAnsi="Times"/>
                                <w:lang w:val="en-US" w:eastAsia="ja-JP"/>
                              </w:rPr>
                              <w:t>Note: For example</w:t>
                            </w:r>
                            <w:r w:rsidRPr="005045FA">
                              <w:rPr>
                                <w:rFonts w:ascii="Times" w:eastAsia="MS Mincho" w:hAnsi="Times" w:hint="eastAsia"/>
                                <w:lang w:val="en-US" w:eastAsia="ja-JP"/>
                              </w:rPr>
                              <w:t xml:space="preserve">, </w:t>
                            </w:r>
                            <w:r w:rsidRPr="005045FA">
                              <w:rPr>
                                <w:rFonts w:ascii="Times" w:eastAsia="MS Mincho" w:hAnsi="Times"/>
                                <w:lang w:val="en-US" w:eastAsia="ja-JP"/>
                              </w:rPr>
                              <w:t>DL RS QCLed with DMRS of PDCCH for delay spread, Doppler spread, Doppler shift, and average delay parameters, spatial parameters</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53A41A3"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76876BAA" w14:textId="4349DFC8" w:rsidR="007355BA" w:rsidRPr="006946E5" w:rsidRDefault="007355BA" w:rsidP="008E7E79">
                      <w:pPr>
                        <w:overflowPunct/>
                        <w:autoSpaceDE/>
                        <w:autoSpaceDN/>
                        <w:adjustRightInd/>
                        <w:spacing w:after="0"/>
                        <w:ind w:left="1440" w:hanging="1440"/>
                        <w:jc w:val="left"/>
                        <w:textAlignment w:val="auto"/>
                        <w:rPr>
                          <w:rFonts w:ascii="Times" w:eastAsia="MS Mincho" w:hAnsi="Times"/>
                          <w:b/>
                          <w:lang w:eastAsia="ja-JP"/>
                        </w:rPr>
                      </w:pPr>
                      <w:r>
                        <w:rPr>
                          <w:rFonts w:ascii="Times" w:eastAsia="MS Mincho" w:hAnsi="Times"/>
                          <w:b/>
                          <w:highlight w:val="green"/>
                          <w:u w:val="single"/>
                          <w:lang w:eastAsia="ja-JP"/>
                        </w:rPr>
                        <w:t>Agreement 1</w:t>
                      </w:r>
                      <w:r w:rsidRPr="006946E5">
                        <w:rPr>
                          <w:rFonts w:ascii="Times" w:eastAsia="MS Mincho" w:hAnsi="Times"/>
                          <w:b/>
                          <w:lang w:eastAsia="ja-JP"/>
                        </w:rPr>
                        <w:t>:</w:t>
                      </w:r>
                    </w:p>
                    <w:p w14:paraId="443A5DAE" w14:textId="77777777" w:rsidR="007355BA" w:rsidRPr="008E7E79" w:rsidRDefault="007355BA" w:rsidP="008E7E79">
                      <w:pPr>
                        <w:numPr>
                          <w:ilvl w:val="0"/>
                          <w:numId w:val="15"/>
                        </w:numPr>
                        <w:overflowPunct/>
                        <w:autoSpaceDE/>
                        <w:autoSpaceDN/>
                        <w:adjustRightInd/>
                        <w:spacing w:after="0"/>
                        <w:jc w:val="left"/>
                        <w:textAlignment w:val="auto"/>
                        <w:rPr>
                          <w:rFonts w:ascii="Times" w:eastAsia="MS Mincho" w:hAnsi="Times"/>
                          <w:lang w:val="en-US" w:eastAsia="ja-JP"/>
                        </w:rPr>
                      </w:pPr>
                      <w:r w:rsidRPr="008E7E79">
                        <w:rPr>
                          <w:rFonts w:ascii="Times" w:eastAsia="MS Mincho" w:hAnsi="Times"/>
                          <w:lang w:val="en-US" w:eastAsia="ja-JP"/>
                        </w:rPr>
                        <w:t>Aim for low-overhead indication for spatial QCL assumption to assist UE-side beamforming/receiving</w:t>
                      </w:r>
                    </w:p>
                    <w:p w14:paraId="0E28BF0B" w14:textId="77777777" w:rsidR="007355BA" w:rsidRPr="00B22AD2" w:rsidRDefault="007355BA" w:rsidP="008E7E79">
                      <w:pPr>
                        <w:numPr>
                          <w:ilvl w:val="1"/>
                          <w:numId w:val="15"/>
                        </w:numPr>
                        <w:overflowPunct/>
                        <w:autoSpaceDE/>
                        <w:autoSpaceDN/>
                        <w:adjustRightInd/>
                        <w:spacing w:after="0"/>
                        <w:jc w:val="left"/>
                        <w:textAlignment w:val="auto"/>
                        <w:rPr>
                          <w:rFonts w:ascii="Times" w:eastAsia="MS Mincho" w:hAnsi="Times"/>
                          <w:lang w:val="en-US" w:eastAsia="ja-JP"/>
                        </w:rPr>
                      </w:pPr>
                      <w:r w:rsidRPr="006946E5">
                        <w:rPr>
                          <w:rFonts w:ascii="Times" w:eastAsia="MS Mincho" w:hAnsi="Times"/>
                          <w:lang w:val="en-US" w:eastAsia="ja-JP"/>
                        </w:rPr>
                        <w:t>FFS details (e.g., tag-based where the tag refers to previous CSI-RS resources, BPL-based, referring to previous measurement reports, indication one resource (set) out of multiple resource (set)s configured by RRC, CSI-RS resource/port index based, etc.)</w:t>
                      </w:r>
                    </w:p>
                    <w:p w14:paraId="6DB71826" w14:textId="2FEC079D" w:rsidR="007355BA" w:rsidRPr="00155BEF" w:rsidRDefault="007355BA" w:rsidP="008E7E79">
                      <w:pPr>
                        <w:spacing w:after="0"/>
                        <w:rPr>
                          <w:rFonts w:eastAsia="MS Mincho"/>
                          <w:lang w:eastAsia="ja-JP"/>
                        </w:rPr>
                      </w:pPr>
                      <w:r w:rsidRPr="00176F35">
                        <w:rPr>
                          <w:rFonts w:eastAsia="MS Mincho"/>
                          <w:b/>
                          <w:highlight w:val="green"/>
                          <w:u w:val="single"/>
                          <w:lang w:eastAsia="ja-JP"/>
                        </w:rPr>
                        <w:t>A</w:t>
                      </w:r>
                      <w:r>
                        <w:rPr>
                          <w:rFonts w:eastAsia="MS Mincho"/>
                          <w:b/>
                          <w:highlight w:val="green"/>
                          <w:u w:val="single"/>
                          <w:lang w:eastAsia="ja-JP"/>
                        </w:rPr>
                        <w:t>greement 2</w:t>
                      </w:r>
                      <w:r w:rsidRPr="00155BEF">
                        <w:rPr>
                          <w:rFonts w:eastAsia="MS Mincho"/>
                          <w:b/>
                          <w:lang w:eastAsia="ja-JP"/>
                        </w:rPr>
                        <w:t>:</w:t>
                      </w:r>
                    </w:p>
                    <w:p w14:paraId="24266344" w14:textId="77777777" w:rsidR="007355BA" w:rsidRPr="008E7E79" w:rsidRDefault="007355BA" w:rsidP="008E7E79">
                      <w:pPr>
                        <w:numPr>
                          <w:ilvl w:val="0"/>
                          <w:numId w:val="16"/>
                        </w:numPr>
                        <w:spacing w:after="0"/>
                        <w:rPr>
                          <w:rFonts w:eastAsia="MS Mincho"/>
                          <w:lang w:val="en-US"/>
                        </w:rPr>
                      </w:pPr>
                      <w:r w:rsidRPr="008E7E79">
                        <w:rPr>
                          <w:rFonts w:eastAsia="MS Mincho"/>
                          <w:lang w:val="en-US"/>
                        </w:rPr>
                        <w:t xml:space="preserve">For reception of unicast DL data channel, support indication of spatial QCL assumption between </w:t>
                      </w:r>
                      <w:r w:rsidRPr="008E7E79">
                        <w:rPr>
                          <w:rFonts w:eastAsia="MS Mincho" w:hint="eastAsia"/>
                          <w:lang w:val="en-US"/>
                        </w:rPr>
                        <w:t xml:space="preserve">DL </w:t>
                      </w:r>
                      <w:r w:rsidRPr="008E7E79">
                        <w:rPr>
                          <w:rFonts w:eastAsia="MS Mincho"/>
                          <w:lang w:val="en-US"/>
                        </w:rPr>
                        <w:t>RS antenna port(s) and DMRS antenna port(s) of DL data channel: Information indicating the RS antenna port(s) is indicated via DCI (downlink grants)</w:t>
                      </w:r>
                    </w:p>
                    <w:p w14:paraId="6FBAEC1C" w14:textId="77777777" w:rsidR="007355BA" w:rsidRPr="00155BEF" w:rsidRDefault="007355BA" w:rsidP="008E7E79">
                      <w:pPr>
                        <w:numPr>
                          <w:ilvl w:val="1"/>
                          <w:numId w:val="16"/>
                        </w:numPr>
                        <w:spacing w:after="0"/>
                        <w:rPr>
                          <w:rFonts w:eastAsia="MS Mincho"/>
                          <w:lang w:val="en-US" w:eastAsia="ja-JP"/>
                        </w:rPr>
                      </w:pPr>
                      <w:r w:rsidRPr="00155BEF">
                        <w:rPr>
                          <w:rFonts w:eastAsia="MS Mincho"/>
                          <w:lang w:eastAsia="ja-JP"/>
                        </w:rPr>
                        <w:t xml:space="preserve">The information indicates the RS antenna port(s) which is QCL-ed with </w:t>
                      </w:r>
                      <w:r w:rsidRPr="00155BEF">
                        <w:rPr>
                          <w:rFonts w:eastAsia="MS Mincho"/>
                          <w:lang w:val="en-US" w:eastAsia="ja-JP"/>
                        </w:rPr>
                        <w:t xml:space="preserve">DMRS antenna port(s) </w:t>
                      </w:r>
                    </w:p>
                    <w:p w14:paraId="7100E827" w14:textId="77777777" w:rsidR="007355BA" w:rsidRPr="00155BEF" w:rsidRDefault="007355BA" w:rsidP="008E7E79">
                      <w:pPr>
                        <w:numPr>
                          <w:ilvl w:val="2"/>
                          <w:numId w:val="16"/>
                        </w:numPr>
                        <w:spacing w:after="0"/>
                        <w:rPr>
                          <w:rFonts w:eastAsia="MS Mincho"/>
                          <w:lang w:val="en-US" w:eastAsia="ja-JP"/>
                        </w:rPr>
                      </w:pPr>
                      <w:r w:rsidRPr="00155BEF">
                        <w:rPr>
                          <w:rFonts w:eastAsia="MS Mincho"/>
                          <w:lang w:eastAsia="ja-JP"/>
                        </w:rPr>
                        <w:t>FFS: Indication details</w:t>
                      </w:r>
                    </w:p>
                    <w:p w14:paraId="4AD71548" w14:textId="77777777" w:rsidR="007355BA" w:rsidRPr="00155BEF" w:rsidRDefault="007355BA" w:rsidP="008E7E79">
                      <w:pPr>
                        <w:numPr>
                          <w:ilvl w:val="3"/>
                          <w:numId w:val="16"/>
                        </w:numPr>
                        <w:spacing w:after="0"/>
                        <w:rPr>
                          <w:rFonts w:eastAsia="MS Mincho"/>
                          <w:lang w:val="en-US" w:eastAsia="ja-JP"/>
                        </w:rPr>
                      </w:pPr>
                      <w:r w:rsidRPr="00155BEF">
                        <w:rPr>
                          <w:rFonts w:eastAsia="MS Mincho"/>
                          <w:lang w:eastAsia="ja-JP"/>
                        </w:rPr>
                        <w:t xml:space="preserve">E.g. explicit indication of RS port/resource ID, or implicitly derived </w:t>
                      </w:r>
                    </w:p>
                    <w:p w14:paraId="6C2D9722" w14:textId="7C1BC9F8" w:rsidR="007355BA" w:rsidRPr="005045FA" w:rsidRDefault="007355BA" w:rsidP="008E7E79">
                      <w:pPr>
                        <w:overflowPunct/>
                        <w:autoSpaceDE/>
                        <w:autoSpaceDN/>
                        <w:adjustRightInd/>
                        <w:spacing w:after="0"/>
                        <w:ind w:left="1440" w:hanging="1440"/>
                        <w:jc w:val="left"/>
                        <w:textAlignment w:val="auto"/>
                        <w:rPr>
                          <w:rFonts w:ascii="Times" w:eastAsia="MS Mincho" w:hAnsi="Times"/>
                          <w:b/>
                          <w:szCs w:val="24"/>
                          <w:u w:val="single"/>
                          <w:lang w:eastAsia="ja-JP"/>
                        </w:rPr>
                      </w:pPr>
                      <w:r>
                        <w:rPr>
                          <w:rFonts w:ascii="Times" w:eastAsia="MS Mincho" w:hAnsi="Times" w:hint="eastAsia"/>
                          <w:b/>
                          <w:szCs w:val="24"/>
                          <w:highlight w:val="green"/>
                          <w:u w:val="single"/>
                          <w:lang w:eastAsia="ja-JP"/>
                        </w:rPr>
                        <w:t>Agreement 3</w:t>
                      </w:r>
                      <w:r w:rsidRPr="005045FA">
                        <w:rPr>
                          <w:rFonts w:ascii="Times" w:eastAsia="MS Mincho" w:hAnsi="Times" w:hint="eastAsia"/>
                          <w:b/>
                          <w:szCs w:val="24"/>
                          <w:highlight w:val="green"/>
                          <w:u w:val="single"/>
                          <w:lang w:eastAsia="ja-JP"/>
                        </w:rPr>
                        <w:t>:</w:t>
                      </w:r>
                    </w:p>
                    <w:p w14:paraId="2C0BE17F" w14:textId="77777777" w:rsidR="007355BA" w:rsidRPr="005045FA" w:rsidRDefault="007355BA" w:rsidP="008E7E79">
                      <w:pPr>
                        <w:numPr>
                          <w:ilvl w:val="0"/>
                          <w:numId w:val="15"/>
                        </w:numPr>
                        <w:tabs>
                          <w:tab w:val="num" w:pos="780"/>
                        </w:tabs>
                        <w:overflowPunct/>
                        <w:autoSpaceDE/>
                        <w:autoSpaceDN/>
                        <w:adjustRightInd/>
                        <w:spacing w:after="0"/>
                        <w:jc w:val="left"/>
                        <w:textAlignment w:val="auto"/>
                        <w:rPr>
                          <w:rFonts w:ascii="Times" w:eastAsia="MS Mincho" w:hAnsi="Times"/>
                          <w:lang w:val="en-US" w:eastAsia="ja-JP"/>
                        </w:rPr>
                      </w:pPr>
                      <w:r w:rsidRPr="005045FA">
                        <w:rPr>
                          <w:rFonts w:ascii="Times" w:eastAsia="MS Mincho" w:hAnsi="Times"/>
                          <w:lang w:val="en-US" w:eastAsia="ja-JP"/>
                        </w:rPr>
                        <w:t>…</w:t>
                      </w:r>
                    </w:p>
                    <w:p w14:paraId="5ED69F93" w14:textId="77777777" w:rsidR="007355BA" w:rsidRPr="005045FA" w:rsidRDefault="007355BA" w:rsidP="008E7E79">
                      <w:pPr>
                        <w:numPr>
                          <w:ilvl w:val="0"/>
                          <w:numId w:val="15"/>
                        </w:numPr>
                        <w:overflowPunct/>
                        <w:autoSpaceDE/>
                        <w:autoSpaceDN/>
                        <w:adjustRightInd/>
                        <w:spacing w:after="0"/>
                        <w:jc w:val="left"/>
                        <w:textAlignment w:val="auto"/>
                        <w:rPr>
                          <w:rFonts w:ascii="Times" w:eastAsia="Batang" w:hAnsi="Times"/>
                          <w:lang w:eastAsia="en-US"/>
                        </w:rPr>
                      </w:pPr>
                      <w:r w:rsidRPr="008E7E79">
                        <w:rPr>
                          <w:rFonts w:ascii="Times" w:eastAsia="MS Mincho" w:hAnsi="Times"/>
                          <w:lang w:val="en-US" w:eastAsia="ja-JP"/>
                        </w:rPr>
                        <w:t>Configuration of QCL for UE specific NR-PDCCH</w:t>
                      </w:r>
                      <w:r w:rsidRPr="005045FA">
                        <w:rPr>
                          <w:rFonts w:ascii="Times" w:eastAsia="MS Mincho" w:hAnsi="Times" w:hint="eastAsia"/>
                          <w:lang w:val="en-US" w:eastAsia="ja-JP"/>
                        </w:rPr>
                        <w:t xml:space="preserve"> is by </w:t>
                      </w:r>
                      <w:r w:rsidRPr="005045FA">
                        <w:rPr>
                          <w:rFonts w:ascii="Times" w:eastAsia="MS Mincho" w:hAnsi="Times"/>
                          <w:lang w:val="en-US" w:eastAsia="ja-JP"/>
                        </w:rPr>
                        <w:t>RRC and MAC-CE signalling</w:t>
                      </w:r>
                    </w:p>
                    <w:p w14:paraId="6AB4AD75" w14:textId="77777777" w:rsidR="007355BA" w:rsidRPr="005045FA" w:rsidRDefault="007355BA" w:rsidP="008E7E79">
                      <w:pPr>
                        <w:numPr>
                          <w:ilvl w:val="1"/>
                          <w:numId w:val="15"/>
                        </w:numPr>
                        <w:tabs>
                          <w:tab w:val="clear" w:pos="1440"/>
                          <w:tab w:val="num" w:pos="1500"/>
                        </w:tabs>
                        <w:overflowPunct/>
                        <w:autoSpaceDE/>
                        <w:autoSpaceDN/>
                        <w:adjustRightInd/>
                        <w:spacing w:after="0"/>
                        <w:jc w:val="left"/>
                        <w:textAlignment w:val="auto"/>
                        <w:rPr>
                          <w:rFonts w:ascii="Times" w:eastAsia="MS Mincho" w:hAnsi="Times"/>
                          <w:lang w:val="en-US" w:eastAsia="ja-JP"/>
                        </w:rPr>
                      </w:pPr>
                      <w:r w:rsidRPr="005045FA">
                        <w:rPr>
                          <w:rFonts w:ascii="Times" w:eastAsia="MS Mincho" w:hAnsi="Times" w:hint="eastAsia"/>
                          <w:lang w:val="en-US" w:eastAsia="ja-JP"/>
                        </w:rPr>
                        <w:t>Note that MAC-CE is not always needed</w:t>
                      </w:r>
                    </w:p>
                    <w:p w14:paraId="306F404A" w14:textId="77777777" w:rsidR="007355BA" w:rsidRPr="005045FA" w:rsidRDefault="007355BA" w:rsidP="008E7E79">
                      <w:pPr>
                        <w:numPr>
                          <w:ilvl w:val="1"/>
                          <w:numId w:val="15"/>
                        </w:numPr>
                        <w:tabs>
                          <w:tab w:val="clear" w:pos="1440"/>
                          <w:tab w:val="num" w:pos="1500"/>
                        </w:tabs>
                        <w:overflowPunct/>
                        <w:autoSpaceDE/>
                        <w:autoSpaceDN/>
                        <w:adjustRightInd/>
                        <w:spacing w:after="0"/>
                        <w:jc w:val="left"/>
                        <w:textAlignment w:val="auto"/>
                        <w:rPr>
                          <w:rFonts w:ascii="Times" w:eastAsia="MS Mincho" w:hAnsi="Times"/>
                          <w:lang w:val="en-US" w:eastAsia="ja-JP"/>
                        </w:rPr>
                      </w:pPr>
                      <w:r w:rsidRPr="005045FA">
                        <w:rPr>
                          <w:rFonts w:ascii="Times" w:eastAsia="MS Mincho" w:hAnsi="Times" w:hint="eastAsia"/>
                          <w:lang w:val="en-US" w:eastAsia="ja-JP"/>
                        </w:rPr>
                        <w:t>FFS: necessity of DCI signalling</w:t>
                      </w:r>
                    </w:p>
                    <w:p w14:paraId="7FA05B3E" w14:textId="6C9B8695" w:rsidR="007355BA" w:rsidRPr="008E7E79" w:rsidRDefault="007355BA" w:rsidP="00BF7642">
                      <w:pPr>
                        <w:numPr>
                          <w:ilvl w:val="1"/>
                          <w:numId w:val="15"/>
                        </w:numPr>
                        <w:tabs>
                          <w:tab w:val="num" w:pos="1500"/>
                        </w:tabs>
                        <w:overflowPunct/>
                        <w:autoSpaceDE/>
                        <w:autoSpaceDN/>
                        <w:adjustRightInd/>
                        <w:spacing w:after="0"/>
                        <w:jc w:val="left"/>
                        <w:textAlignment w:val="auto"/>
                        <w:rPr>
                          <w:rFonts w:ascii="Times" w:eastAsia="MS Mincho" w:hAnsi="Times"/>
                          <w:lang w:val="en-US" w:eastAsia="ja-JP"/>
                        </w:rPr>
                      </w:pPr>
                      <w:r w:rsidRPr="005045FA">
                        <w:rPr>
                          <w:rFonts w:ascii="Times" w:eastAsia="MS Mincho" w:hAnsi="Times"/>
                          <w:lang w:val="en-US" w:eastAsia="ja-JP"/>
                        </w:rPr>
                        <w:t>Note: For example</w:t>
                      </w:r>
                      <w:r w:rsidRPr="005045FA">
                        <w:rPr>
                          <w:rFonts w:ascii="Times" w:eastAsia="MS Mincho" w:hAnsi="Times" w:hint="eastAsia"/>
                          <w:lang w:val="en-US" w:eastAsia="ja-JP"/>
                        </w:rPr>
                        <w:t xml:space="preserve">, </w:t>
                      </w:r>
                      <w:r w:rsidRPr="005045FA">
                        <w:rPr>
                          <w:rFonts w:ascii="Times" w:eastAsia="MS Mincho" w:hAnsi="Times"/>
                          <w:lang w:val="en-US" w:eastAsia="ja-JP"/>
                        </w:rPr>
                        <w:t>DL RS QCLed with DMRS of PDCCH for delay spread, Doppler spread, Doppler shift, and average delay parameters, spatial parameters</w:t>
                      </w:r>
                    </w:p>
                  </w:txbxContent>
                </v:textbox>
                <w10:anchorlock/>
              </v:shape>
            </w:pict>
          </mc:Fallback>
        </mc:AlternateContent>
      </w:r>
    </w:p>
    <w:p w14:paraId="45D94F03" w14:textId="07F82F28" w:rsidR="00477768" w:rsidRPr="00CE0424" w:rsidRDefault="00E365E3" w:rsidP="00BF7642">
      <w:pPr>
        <w:pStyle w:val="BodyText"/>
      </w:pPr>
      <w:r>
        <w:t xml:space="preserve">In this contribution, we will </w:t>
      </w:r>
      <w:r w:rsidR="00ED3A4D">
        <w:t>analyse the signalling mechanisms regarding beam indication for PDSCH and PDCCH and describe the error cases. We will also list open issues, and propose solutions.</w:t>
      </w:r>
    </w:p>
    <w:p w14:paraId="3CB8F8BC" w14:textId="451D512F" w:rsidR="004000E8" w:rsidRDefault="004000E8" w:rsidP="00CE0424">
      <w:pPr>
        <w:pStyle w:val="Heading1"/>
      </w:pPr>
      <w:bookmarkStart w:id="1" w:name="_Ref178064866"/>
      <w:r w:rsidRPr="00CE0424">
        <w:t>Discussion</w:t>
      </w:r>
      <w:bookmarkEnd w:id="1"/>
    </w:p>
    <w:p w14:paraId="10C051D7" w14:textId="5DEB0D7E" w:rsidR="00ED3A4D" w:rsidRDefault="00ED3A4D" w:rsidP="00ED3A4D">
      <w:r>
        <w:t xml:space="preserve">The need for beam indication mainly comes from the use of analog beamforming in the UE receiver. With such a receiver, the UE can only receive data from a certain direction, due to that spatial prefiltering is performed in the analog parts of the receiver. This leads to that </w:t>
      </w:r>
      <w:r w:rsidR="00A646DB">
        <w:t xml:space="preserve">signals that impinge at the UE from a direction outside its receive beam are suppressed. </w:t>
      </w:r>
    </w:p>
    <w:p w14:paraId="6946FEF3" w14:textId="70AC4B0C" w:rsidR="00F22C16" w:rsidRDefault="00310FFF" w:rsidP="00ED3A4D">
      <w:r>
        <w:t xml:space="preserve">However, the use of analog receivers does not by itself motivate beam indications. In fact, it is possible to operate beam management without beam indication, as demonstrated in </w:t>
      </w:r>
      <w:r w:rsidR="00F22C16">
        <w:fldChar w:fldCharType="begin"/>
      </w:r>
      <w:r w:rsidR="00F22C16">
        <w:instrText xml:space="preserve"> REF _Ref485367376 \r \h </w:instrText>
      </w:r>
      <w:r w:rsidR="00F22C16">
        <w:fldChar w:fldCharType="separate"/>
      </w:r>
      <w:r w:rsidR="007355BA">
        <w:t>[1]</w:t>
      </w:r>
      <w:r w:rsidR="00F22C16">
        <w:fldChar w:fldCharType="end"/>
      </w:r>
      <w:r w:rsidR="00F22C16">
        <w:t>. The situations when beam indication is needed are</w:t>
      </w:r>
      <w:r w:rsidR="00B47220">
        <w:t xml:space="preserve"> one or more of the following</w:t>
      </w:r>
      <w:r w:rsidR="00F22C16">
        <w:t>:</w:t>
      </w:r>
    </w:p>
    <w:p w14:paraId="792417ED" w14:textId="77777777" w:rsidR="00F22C16" w:rsidRDefault="00F22C16" w:rsidP="00F22C16">
      <w:pPr>
        <w:pStyle w:val="ListParagraph"/>
        <w:numPr>
          <w:ilvl w:val="0"/>
          <w:numId w:val="17"/>
        </w:numPr>
      </w:pPr>
      <w:r>
        <w:t>Several BPLs are maintained</w:t>
      </w:r>
    </w:p>
    <w:p w14:paraId="78B6CCB7" w14:textId="77777777" w:rsidR="00F22C16" w:rsidRDefault="00F22C16" w:rsidP="00F22C16">
      <w:pPr>
        <w:pStyle w:val="ListParagraph"/>
        <w:numPr>
          <w:ilvl w:val="0"/>
          <w:numId w:val="17"/>
        </w:numPr>
      </w:pPr>
      <w:r>
        <w:t>Simultaneous P2/P3 procedure is applied</w:t>
      </w:r>
    </w:p>
    <w:p w14:paraId="17D87ECC" w14:textId="77777777" w:rsidR="00F22C16" w:rsidRDefault="00F22C16" w:rsidP="00F22C16">
      <w:pPr>
        <w:pStyle w:val="ListParagraph"/>
        <w:numPr>
          <w:ilvl w:val="0"/>
          <w:numId w:val="17"/>
        </w:numPr>
      </w:pPr>
      <w:r>
        <w:t>Beam grouping is used</w:t>
      </w:r>
    </w:p>
    <w:p w14:paraId="133B4707" w14:textId="1AC6BBB4" w:rsidR="00F22C16" w:rsidRDefault="00F22C16" w:rsidP="00ED3A4D">
      <w:r w:rsidRPr="00F22C16">
        <w:t>In all other cases, beam indication is unnecessary.</w:t>
      </w:r>
    </w:p>
    <w:p w14:paraId="17E3F5EB" w14:textId="77777777" w:rsidR="00032EAA" w:rsidRDefault="00F22C16" w:rsidP="00ED3A4D">
      <w:r>
        <w:t>Several agreements on beam indication have been made. In</w:t>
      </w:r>
      <w:r w:rsidR="000D598D">
        <w:t xml:space="preserve"> agreement #1, it is stated that beam indication should come in the form of a low-overhead QCL indicator. </w:t>
      </w:r>
      <w:r w:rsidR="00514E9E">
        <w:t>The UE will interpret the beam indicator that the DMRS of ei</w:t>
      </w:r>
      <w:r w:rsidR="00032EAA">
        <w:t>th</w:t>
      </w:r>
      <w:r w:rsidR="00514E9E">
        <w:t xml:space="preserve">er the </w:t>
      </w:r>
      <w:r w:rsidR="00032EAA">
        <w:t xml:space="preserve">PDCCH or the PDSCH will be spatially QCL with a previously transmitted reference signal. </w:t>
      </w:r>
    </w:p>
    <w:p w14:paraId="071A21D4" w14:textId="2E27B1E0" w:rsidR="00F22C16" w:rsidRDefault="000D598D" w:rsidP="00ED3A4D">
      <w:r>
        <w:lastRenderedPageBreak/>
        <w:t xml:space="preserve">In our paper </w:t>
      </w:r>
      <w:r>
        <w:fldChar w:fldCharType="begin"/>
      </w:r>
      <w:r>
        <w:instrText xml:space="preserve"> REF _Ref485367791 \r \h </w:instrText>
      </w:r>
      <w:r>
        <w:fldChar w:fldCharType="separate"/>
      </w:r>
      <w:r w:rsidR="007355BA">
        <w:t>[2]</w:t>
      </w:r>
      <w:r>
        <w:fldChar w:fldCharType="end"/>
      </w:r>
      <w:r>
        <w:t xml:space="preserve">, we introduce a </w:t>
      </w:r>
      <w:r w:rsidR="001C3CEB" w:rsidRPr="001C3CEB">
        <w:rPr>
          <w:i/>
        </w:rPr>
        <w:t xml:space="preserve">QCL reference </w:t>
      </w:r>
      <w:r w:rsidRPr="000D598D">
        <w:rPr>
          <w:i/>
        </w:rPr>
        <w:t>indicator</w:t>
      </w:r>
      <w:r w:rsidR="001C3CEB">
        <w:rPr>
          <w:i/>
        </w:rPr>
        <w:t xml:space="preserve"> (QRI</w:t>
      </w:r>
      <w:r w:rsidR="002C68E0">
        <w:rPr>
          <w:i/>
        </w:rPr>
        <w:t>)</w:t>
      </w:r>
      <w:r>
        <w:t xml:space="preserve"> to</w:t>
      </w:r>
      <w:r w:rsidR="00F22C16">
        <w:t xml:space="preserve"> </w:t>
      </w:r>
      <w:r>
        <w:t xml:space="preserve">represent and </w:t>
      </w:r>
      <w:r w:rsidR="00B47220">
        <w:t xml:space="preserve">convey </w:t>
      </w:r>
      <w:r>
        <w:t xml:space="preserve">the QCL assumption </w:t>
      </w:r>
      <w:r w:rsidR="00B47220">
        <w:t>to</w:t>
      </w:r>
      <w:r>
        <w:t xml:space="preserve"> the UE</w:t>
      </w:r>
      <w:r w:rsidR="00B47220">
        <w:t xml:space="preserve"> so that the UE can store the information</w:t>
      </w:r>
      <w:r>
        <w:t>.</w:t>
      </w:r>
      <w:r w:rsidR="002C68E0">
        <w:t xml:space="preserve"> The </w:t>
      </w:r>
      <w:r w:rsidR="001C3CEB">
        <w:t>QRI</w:t>
      </w:r>
      <w:r w:rsidR="002C68E0">
        <w:t xml:space="preserve"> should be applicable both for the PDCCH </w:t>
      </w:r>
      <w:r w:rsidR="00F02C7B">
        <w:t>and PDSCH</w:t>
      </w:r>
      <w:r w:rsidR="002C68E0">
        <w:t xml:space="preserve"> beams</w:t>
      </w:r>
      <w:r w:rsidR="00514E9E">
        <w:t>, although the indication mechanisms could be different</w:t>
      </w:r>
      <w:r w:rsidR="002C68E0">
        <w:t>.</w:t>
      </w:r>
      <w:r w:rsidR="004266AE">
        <w:t xml:space="preserve"> </w:t>
      </w:r>
    </w:p>
    <w:p w14:paraId="19F99700" w14:textId="3713F4D0" w:rsidR="00514E9E" w:rsidRPr="00ED3A4D" w:rsidRDefault="00514E9E" w:rsidP="00ED3A4D">
      <w:r>
        <w:t>We will now investigate the various signalling options for PDSCH and PDCCH.</w:t>
      </w:r>
    </w:p>
    <w:p w14:paraId="48F84230" w14:textId="5349A273" w:rsidR="00973A26" w:rsidRDefault="00E365E3" w:rsidP="00E365E3">
      <w:pPr>
        <w:pStyle w:val="Heading2"/>
      </w:pPr>
      <w:r>
        <w:t>PDSCH beam indication signalling</w:t>
      </w:r>
    </w:p>
    <w:p w14:paraId="4AEA0951" w14:textId="7A67CC87" w:rsidR="00514E9E" w:rsidRDefault="00514E9E" w:rsidP="00514E9E">
      <w:r>
        <w:t xml:space="preserve">In agreement #2, it is stated that for reception of unicast DL data channel, the </w:t>
      </w:r>
      <w:r w:rsidR="00032EAA">
        <w:t>beam indicator is conveyed over DCI. The UE will decode the PDCCH, and interpret the DCI. The UE will then utilize the QCL indication to adjust its Rx beam. However, since PDCCH decoding will take some time, it will not be possible for the UE to apply the new Rx configuration in the same slot, but it will be applied in future slots. The exact delay is FFS.</w:t>
      </w:r>
      <w:r w:rsidR="009801D6">
        <w:t xml:space="preserve"> In all the signalling diagrams in this contribution, this delay will be indicated by the starting and restarting a </w:t>
      </w:r>
      <w:r w:rsidR="009801D6" w:rsidRPr="009801D6">
        <w:rPr>
          <w:i/>
        </w:rPr>
        <w:t>timer</w:t>
      </w:r>
      <w:r w:rsidR="009801D6">
        <w:t>.</w:t>
      </w:r>
    </w:p>
    <w:p w14:paraId="55C57960" w14:textId="242A3639" w:rsidR="006270F3" w:rsidRDefault="00032EAA" w:rsidP="00514E9E">
      <w:r>
        <w:t xml:space="preserve">We interpret the beam indication such that it will be </w:t>
      </w:r>
      <w:r w:rsidRPr="00032EAA">
        <w:rPr>
          <w:i/>
        </w:rPr>
        <w:t>valid until further notice</w:t>
      </w:r>
      <w:r>
        <w:t xml:space="preserve">. </w:t>
      </w:r>
      <w:r w:rsidR="006270F3">
        <w:t>The alternative would be that the beam indication in PDCCH is valid for a certain PDSCH transmission only. However, since there is a delay involved in the beam switch at the UE side, the indication would have to apply to a future PDSCH, hence requiring constant cross-slot scheduling, which is clearly unattractive.</w:t>
      </w:r>
    </w:p>
    <w:p w14:paraId="3A2F8BA0" w14:textId="58BADF9B" w:rsidR="004266AE" w:rsidRDefault="004266AE" w:rsidP="00514E9E">
      <w:r>
        <w:t>Hence, we propose:</w:t>
      </w:r>
    </w:p>
    <w:p w14:paraId="20236F11" w14:textId="6ECF19C5" w:rsidR="00032EAA" w:rsidRDefault="004266AE" w:rsidP="004266AE">
      <w:pPr>
        <w:pStyle w:val="Proposal"/>
      </w:pPr>
      <w:bookmarkStart w:id="2" w:name="_Ref485381322"/>
      <w:bookmarkStart w:id="3" w:name="_Toc490214811"/>
      <w:r>
        <w:t xml:space="preserve">The UE will consider the QCL assumption </w:t>
      </w:r>
      <w:r w:rsidR="00306665">
        <w:t xml:space="preserve">for the PDSCH </w:t>
      </w:r>
      <w:r>
        <w:t>provided in DCI to be valid until the next beam indication is received.</w:t>
      </w:r>
      <w:bookmarkEnd w:id="2"/>
      <w:bookmarkEnd w:id="3"/>
      <w:r>
        <w:t xml:space="preserve"> </w:t>
      </w:r>
    </w:p>
    <w:p w14:paraId="0B274440" w14:textId="513C4A93" w:rsidR="00437932" w:rsidRDefault="00437932" w:rsidP="004266AE">
      <w:r>
        <w:t>Furthermore, since for most cases, the beam will not change, we can send it in DCI only when it’s necessary, relying on different DCI formats.</w:t>
      </w:r>
    </w:p>
    <w:p w14:paraId="38C711B7" w14:textId="3B443E07" w:rsidR="004266AE" w:rsidRDefault="00F8510C" w:rsidP="004266AE">
      <w:r>
        <w:t xml:space="preserve">Note that </w:t>
      </w:r>
      <w:r w:rsidR="00437932">
        <w:t xml:space="preserve">even if a single beam indication is valid until further notice, </w:t>
      </w:r>
      <w:r>
        <w:t xml:space="preserve">the NW </w:t>
      </w:r>
      <w:r w:rsidR="00437932">
        <w:t xml:space="preserve">may still repeat the transmission of the QRI in the DCI, e.g., for increased robustness. </w:t>
      </w:r>
    </w:p>
    <w:p w14:paraId="440C5A2D" w14:textId="25CA338B" w:rsidR="00B217FA" w:rsidRDefault="00B217FA" w:rsidP="004266AE">
      <w:r>
        <w:t xml:space="preserve">In </w:t>
      </w:r>
      <w:r>
        <w:fldChar w:fldCharType="begin"/>
      </w:r>
      <w:r>
        <w:instrText xml:space="preserve"> REF _Ref490208846 \r \h </w:instrText>
      </w:r>
      <w:r>
        <w:fldChar w:fldCharType="separate"/>
      </w:r>
      <w:r w:rsidR="007355BA">
        <w:t>[3]</w:t>
      </w:r>
      <w:r>
        <w:fldChar w:fldCharType="end"/>
      </w:r>
      <w:r>
        <w:t xml:space="preserve">, we provide a signalling error analysis for </w:t>
      </w:r>
      <w:r w:rsidR="00F74EDF">
        <w:t xml:space="preserve">PDSCH </w:t>
      </w:r>
      <w:r>
        <w:t>beam indication over DCI.</w:t>
      </w:r>
    </w:p>
    <w:p w14:paraId="1F82D343" w14:textId="1C906434" w:rsidR="00E365E3" w:rsidRDefault="00E365E3" w:rsidP="00E365E3">
      <w:pPr>
        <w:pStyle w:val="Heading2"/>
      </w:pPr>
      <w:bookmarkStart w:id="4" w:name="_Ref485380586"/>
      <w:r>
        <w:t>PDCCH beam configuration</w:t>
      </w:r>
      <w:r w:rsidR="004030BD">
        <w:t>/indication</w:t>
      </w:r>
      <w:bookmarkEnd w:id="4"/>
    </w:p>
    <w:p w14:paraId="7577B6F7" w14:textId="7662181C" w:rsidR="00CA01E3" w:rsidRDefault="00CA01E3" w:rsidP="00CA01E3">
      <w:r>
        <w:t>In agreement #3, it is stated that configuration of QCL for UE-specific PDCCH is by RRC and MAC-CE signalling. In </w:t>
      </w:r>
      <w:r>
        <w:fldChar w:fldCharType="begin"/>
      </w:r>
      <w:r>
        <w:instrText xml:space="preserve"> REF _Ref485367791 \r \h </w:instrText>
      </w:r>
      <w:r>
        <w:fldChar w:fldCharType="separate"/>
      </w:r>
      <w:r w:rsidR="007355BA">
        <w:t>[2]</w:t>
      </w:r>
      <w:r>
        <w:fldChar w:fldCharType="end"/>
      </w:r>
      <w:r>
        <w:t xml:space="preserve">, we describe how configuration via RRC would work in conjunction with the </w:t>
      </w:r>
      <w:r w:rsidR="001F5EF8">
        <w:t>QRI,</w:t>
      </w:r>
      <w:r>
        <w:t xml:space="preserve"> whereas we focus on MAC-CE configuration in this section.</w:t>
      </w:r>
    </w:p>
    <w:p w14:paraId="0E1737B4" w14:textId="3E5DC576" w:rsidR="00306665" w:rsidRDefault="00306665" w:rsidP="00306665">
      <w:r>
        <w:t>As for PDSCH, the configuration of the QCL relation for PDCCH will not be instantaneous, but will be applied some time after the reconfiguration has taken place. Hence, we realize that the beam switch will be associated with a delay, and we indicate this in the signalling diagrams with a timer.</w:t>
      </w:r>
      <w:r w:rsidR="006E1A69">
        <w:t xml:space="preserve"> The details of this timer are FFS.</w:t>
      </w:r>
    </w:p>
    <w:p w14:paraId="2BC0A086" w14:textId="77777777" w:rsidR="00306665" w:rsidRDefault="00306665" w:rsidP="00306665">
      <w:r>
        <w:t xml:space="preserve">Again, as for the PDSCH, we interpret the beam configuration such that it will be </w:t>
      </w:r>
      <w:r w:rsidRPr="00032EAA">
        <w:rPr>
          <w:i/>
        </w:rPr>
        <w:t>valid until further notice</w:t>
      </w:r>
      <w:r>
        <w:t>. Since we are discussing reconfiguration, this is a reasonable assumption, and hence, we propose:</w:t>
      </w:r>
    </w:p>
    <w:p w14:paraId="17DB0DFF" w14:textId="03AAADCD" w:rsidR="00306665" w:rsidRDefault="00306665" w:rsidP="00306665">
      <w:pPr>
        <w:pStyle w:val="Proposal"/>
      </w:pPr>
      <w:bookmarkStart w:id="5" w:name="_Ref485381334"/>
      <w:bookmarkStart w:id="6" w:name="_Toc490214812"/>
      <w:r>
        <w:t xml:space="preserve">The UE will consider the QCL assumption for the PDCCH provided in MAC CE to be valid until the next beam indication </w:t>
      </w:r>
      <w:r w:rsidR="006B08C1">
        <w:t xml:space="preserve">in MAC CE </w:t>
      </w:r>
      <w:r>
        <w:t>is received.</w:t>
      </w:r>
      <w:bookmarkEnd w:id="5"/>
      <w:bookmarkEnd w:id="6"/>
      <w:r>
        <w:t xml:space="preserve"> </w:t>
      </w:r>
    </w:p>
    <w:p w14:paraId="2B66933A" w14:textId="70C369BB" w:rsidR="00306665" w:rsidRDefault="00E02736" w:rsidP="00CA01E3">
      <w:r>
        <w:t xml:space="preserve">We will now discuss general properties and </w:t>
      </w:r>
    </w:p>
    <w:p w14:paraId="59218C5E" w14:textId="52D34FC4" w:rsidR="001F5EF8" w:rsidRDefault="001F5EF8" w:rsidP="001F5EF8">
      <w:pPr>
        <w:pStyle w:val="Heading3"/>
      </w:pPr>
      <w:bookmarkStart w:id="7" w:name="_Ref490215017"/>
      <w:r>
        <w:t>MAC CE requirements for beam indication</w:t>
      </w:r>
      <w:bookmarkEnd w:id="7"/>
    </w:p>
    <w:p w14:paraId="0FA7F5F0" w14:textId="7EF93D73" w:rsidR="001F5EF8" w:rsidRDefault="008C20AF" w:rsidP="001F5EF8">
      <w:r>
        <w:t xml:space="preserve">In LTE, MAC CE is used to convey control information to the UE over MAC. Originally, </w:t>
      </w:r>
      <w:r w:rsidR="00074808">
        <w:t>a small number of MAC CE messages were defined, e.g., TA command in DL and PHR in UL. During the development of the LTE standard, more messages were defined.</w:t>
      </w:r>
    </w:p>
    <w:p w14:paraId="3AB75CD0" w14:textId="2E319C94" w:rsidR="00E02736" w:rsidRDefault="00E02736" w:rsidP="001F5EF8">
      <w:r>
        <w:t>Signalling over MAC CE have some properties that differ from the L1 signalling RAN1 usually defines:</w:t>
      </w:r>
    </w:p>
    <w:p w14:paraId="4050AF7C" w14:textId="113E939F" w:rsidR="00E02736" w:rsidRDefault="00E02736" w:rsidP="00E02736">
      <w:pPr>
        <w:pStyle w:val="ListParagraph"/>
        <w:numPr>
          <w:ilvl w:val="0"/>
          <w:numId w:val="20"/>
        </w:numPr>
      </w:pPr>
      <w:r>
        <w:t xml:space="preserve">Since the messages are transmitted over MAC, they rely on HARQ. This means that the message is protected by a CRC, and that retransmissions are possible. Furthermore, </w:t>
      </w:r>
      <w:r w:rsidR="0078046D">
        <w:t>the NW will know when the UE has successfully received the message.</w:t>
      </w:r>
    </w:p>
    <w:p w14:paraId="28B1F4AF" w14:textId="4BF7387C" w:rsidR="0078046D" w:rsidRDefault="0078046D" w:rsidP="00E02736">
      <w:pPr>
        <w:pStyle w:val="ListParagraph"/>
        <w:numPr>
          <w:ilvl w:val="0"/>
          <w:numId w:val="20"/>
        </w:numPr>
      </w:pPr>
      <w:r>
        <w:t xml:space="preserve">Due to the retransmissions, the time it takes to transmit a MAC CE </w:t>
      </w:r>
      <w:r w:rsidR="00C22CA0">
        <w:t xml:space="preserve">message </w:t>
      </w:r>
      <w:r>
        <w:t>is unknown. The delay depends on how many retransmissions are required.</w:t>
      </w:r>
      <w:r w:rsidR="00C92CEB">
        <w:t xml:space="preserve"> In general of course, the delay of transmitting the </w:t>
      </w:r>
      <w:r w:rsidR="00C92CEB">
        <w:lastRenderedPageBreak/>
        <w:t>MAC CE message is (at least) one slot. The time it takes until the NW receives the ACK/NAK depends on how the transmissions are allocated in the frame structure, and also on the time alignment between UL and DL. This means that it becomes somewhat tricky to use MAC CE for synchronous configurations.</w:t>
      </w:r>
    </w:p>
    <w:p w14:paraId="6F6CC1A7" w14:textId="02BEE404" w:rsidR="00C22CA0" w:rsidRDefault="00C92CEB" w:rsidP="00C92CEB">
      <w:r>
        <w:t>In some cases, beam indication signalling can be very sensitive. If the UE loses a beam indication message, it could mean that beams become misaligned and that the whole connection is dropped, since the NW loses its ability to communicate with the UE. Hence, it is very important that beam indications reach the UE, and if the message is lost, it is important that the NW understands that. Here, the fact that the MAC CE is acknowledged helps.</w:t>
      </w:r>
    </w:p>
    <w:p w14:paraId="03114658" w14:textId="437222D5" w:rsidR="00165BCD" w:rsidRDefault="00165BCD" w:rsidP="00C92CEB">
      <w:r>
        <w:t>It is also important that the gNB and the UE updates their beams at the same time. Any data that is sent during periods when the beams are misaligned may be lost.E.g., if the gNB updates its TX beam in slot 27, and the UE updates its RX beam in slot 35, everything the NW sends to the UE in slots 28-34 will be lost. Hence, it is important that the NW and the UE have a common understanding on when the beams should change. We note that some MAC CE messages in LTE don’t have this property: e.g., for the secondary cell activation </w:t>
      </w:r>
      <w:r>
        <w:fldChar w:fldCharType="begin"/>
      </w:r>
      <w:r>
        <w:instrText xml:space="preserve"> REF _Ref490213825 \r \h </w:instrText>
      </w:r>
      <w:r>
        <w:fldChar w:fldCharType="separate"/>
      </w:r>
      <w:r w:rsidR="007355BA">
        <w:t>[4]</w:t>
      </w:r>
      <w:r>
        <w:fldChar w:fldCharType="end"/>
      </w:r>
      <w:r>
        <w:t xml:space="preserve">, the time when the UE is required to perform the action varies within an interval. </w:t>
      </w:r>
    </w:p>
    <w:p w14:paraId="715184B2" w14:textId="4EE485A8" w:rsidR="00165BCD" w:rsidRDefault="008863F3" w:rsidP="00C92CEB">
      <w:r>
        <w:t xml:space="preserve">Finally, the beam indication signalling needs to be fast. The RX beam needs to be updated to compensate for UE movement. If the beams are narrow, and the UE is travelling fast, the NW may need to update the beams rather rapidly. The exact delay requirements for beam indications are still unclear, and should be studied by RAN1 in more detail. </w:t>
      </w:r>
    </w:p>
    <w:p w14:paraId="2FE85925" w14:textId="2FBFF714" w:rsidR="008863F3" w:rsidRDefault="008863F3" w:rsidP="00C92CEB">
      <w:r>
        <w:t>Based on this discussion, we make the following proposal:</w:t>
      </w:r>
    </w:p>
    <w:p w14:paraId="7276808C" w14:textId="11FEDD42" w:rsidR="008863F3" w:rsidRDefault="008863F3" w:rsidP="008863F3">
      <w:pPr>
        <w:pStyle w:val="Proposal"/>
      </w:pPr>
      <w:bookmarkStart w:id="8" w:name="_Toc490214813"/>
      <w:r>
        <w:t>RAN1 should study what requirements should be placed on the MAC CE signalling for the beam indication use case, at least with respect to error probability, synchronized procedures and delay.</w:t>
      </w:r>
      <w:bookmarkEnd w:id="8"/>
    </w:p>
    <w:p w14:paraId="22886267" w14:textId="686DC8E0" w:rsidR="00C92CEB" w:rsidRDefault="00BC6463" w:rsidP="00BC6463">
      <w:pPr>
        <w:pStyle w:val="Heading3"/>
      </w:pPr>
      <w:bookmarkStart w:id="9" w:name="_Ref490214873"/>
      <w:r>
        <w:t>Signalling error analysis for beam indication signalling over MAC CE</w:t>
      </w:r>
      <w:bookmarkEnd w:id="9"/>
      <w:r>
        <w:t xml:space="preserve"> </w:t>
      </w:r>
    </w:p>
    <w:p w14:paraId="342DB97E" w14:textId="5DE0A672" w:rsidR="00BC6463" w:rsidRPr="00BC6463" w:rsidRDefault="00BC6463" w:rsidP="00BC6463">
      <w:r>
        <w:t>In this section, we provide a detailed analysis of the PDCCH beam indication signalling when MAC CE is used.</w:t>
      </w:r>
    </w:p>
    <w:p w14:paraId="35139908" w14:textId="47F04656" w:rsidR="00973A26" w:rsidRDefault="00BC6463" w:rsidP="00BC6463">
      <w:pPr>
        <w:pStyle w:val="Heading4"/>
      </w:pPr>
      <w:r>
        <w:t xml:space="preserve">MAC CE: </w:t>
      </w:r>
      <w:r w:rsidR="00973A26">
        <w:t>No signalling error</w:t>
      </w:r>
    </w:p>
    <w:p w14:paraId="496ABB7D" w14:textId="38E984A1" w:rsidR="005575BA" w:rsidRPr="005575BA" w:rsidRDefault="005575BA" w:rsidP="005575BA">
      <w:r>
        <w:t xml:space="preserve">The case where the MAC CE is correctly decoded by the UE is depicted in </w:t>
      </w:r>
      <w:r w:rsidR="004030BD">
        <w:t xml:space="preserve">the signalling diagram in </w:t>
      </w:r>
      <w:r>
        <w:fldChar w:fldCharType="begin"/>
      </w:r>
      <w:r>
        <w:instrText xml:space="preserve"> REF _Ref485373693 \h </w:instrText>
      </w:r>
      <w:r>
        <w:fldChar w:fldCharType="separate"/>
      </w:r>
      <w:r w:rsidR="007355BA">
        <w:t xml:space="preserve">Figure </w:t>
      </w:r>
      <w:r w:rsidR="007355BA">
        <w:rPr>
          <w:noProof/>
        </w:rPr>
        <w:t>1</w:t>
      </w:r>
      <w:r>
        <w:fldChar w:fldCharType="end"/>
      </w:r>
      <w:r>
        <w:t>.</w:t>
      </w:r>
      <w:r w:rsidR="006E1A69">
        <w:t xml:space="preserve"> When the TRP transmits the MAC CE, it starts a timer, and when the UE decodes the MAC CE, it starts a timer. Once the timer expires, the TRP and the UE apply their new beams. </w:t>
      </w:r>
    </w:p>
    <w:p w14:paraId="50D5D38E" w14:textId="0E969411" w:rsidR="00306665" w:rsidRPr="00CA01E3" w:rsidRDefault="00306665" w:rsidP="00CA01E3"/>
    <w:p w14:paraId="4D335413" w14:textId="4B9E8862" w:rsidR="00973A26" w:rsidRDefault="004266AE" w:rsidP="004030BD">
      <w:pPr>
        <w:jc w:val="center"/>
      </w:pPr>
      <w:r w:rsidRPr="00973A26">
        <w:rPr>
          <w:lang w:val="en-US"/>
        </w:rPr>
        <w:object w:dxaOrig="4320" w:dyaOrig="4920" w14:anchorId="5C9201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6pt;height:187.45pt" o:ole="">
            <v:imagedata r:id="rId13" o:title="" cropbottom="3172f"/>
          </v:shape>
          <o:OLEObject Type="Embed" ProgID="Mscgen.Chart" ShapeID="_x0000_i1025" DrawAspect="Content" ObjectID="_1564025787" r:id="rId14"/>
        </w:object>
      </w:r>
    </w:p>
    <w:p w14:paraId="763A7DE4" w14:textId="07A79BC6" w:rsidR="004266AE" w:rsidRDefault="004266AE" w:rsidP="004030BD">
      <w:pPr>
        <w:pStyle w:val="Caption"/>
      </w:pPr>
      <w:bookmarkStart w:id="10" w:name="_Ref485373693"/>
      <w:r>
        <w:t xml:space="preserve">Figure </w:t>
      </w:r>
      <w:r>
        <w:fldChar w:fldCharType="begin"/>
      </w:r>
      <w:r>
        <w:instrText xml:space="preserve"> SEQ Figure \* ARABIC </w:instrText>
      </w:r>
      <w:r>
        <w:fldChar w:fldCharType="separate"/>
      </w:r>
      <w:r w:rsidR="007355BA">
        <w:rPr>
          <w:noProof/>
        </w:rPr>
        <w:t>1</w:t>
      </w:r>
      <w:r>
        <w:fldChar w:fldCharType="end"/>
      </w:r>
      <w:bookmarkEnd w:id="10"/>
      <w:r>
        <w:t xml:space="preserve">: Beam indication </w:t>
      </w:r>
      <w:r w:rsidR="006B08C1">
        <w:t xml:space="preserve">to switch beam </w:t>
      </w:r>
      <w:r>
        <w:t>for PDCCH over MAC CE: no error.</w:t>
      </w:r>
    </w:p>
    <w:p w14:paraId="2F87AEA0" w14:textId="5B285A3B" w:rsidR="00973A26" w:rsidRDefault="00BC6463" w:rsidP="00BC6463">
      <w:pPr>
        <w:pStyle w:val="Heading4"/>
      </w:pPr>
      <w:r>
        <w:lastRenderedPageBreak/>
        <w:t xml:space="preserve">MAC CE: </w:t>
      </w:r>
      <w:r w:rsidR="00973A26">
        <w:t>PDCCH received, PDSCH decoding failed</w:t>
      </w:r>
    </w:p>
    <w:p w14:paraId="788F5A26" w14:textId="58446CDC" w:rsidR="006E1A69" w:rsidRDefault="006E1A69" w:rsidP="006E1A69">
      <w:r>
        <w:t xml:space="preserve">The case where the UE receive the PDCCH but fails to decode the PDSCH is depicted in </w:t>
      </w:r>
      <w:r>
        <w:fldChar w:fldCharType="begin"/>
      </w:r>
      <w:r>
        <w:instrText xml:space="preserve"> REF _Ref485374051 \h </w:instrText>
      </w:r>
      <w:r>
        <w:fldChar w:fldCharType="separate"/>
      </w:r>
      <w:r w:rsidR="007355BA">
        <w:t xml:space="preserve">Figure </w:t>
      </w:r>
      <w:r w:rsidR="007355BA">
        <w:rPr>
          <w:noProof/>
        </w:rPr>
        <w:t>2</w:t>
      </w:r>
      <w:r>
        <w:fldChar w:fldCharType="end"/>
      </w:r>
      <w:r>
        <w:t>. Since the UE decoded the PDCCH, it understands that the NW tried to send data, and sends a NAK over PUCCH to indicate that. The NW realizes that the beam switch did not reach the UE, and retransmits the MAC CE, relying on HARQ. Typically, the NW would have to restart the timer, to make sure that the UE will have time to adjust its beam once it has successfully decoded the beam indication.</w:t>
      </w:r>
    </w:p>
    <w:p w14:paraId="3DD778D5" w14:textId="0B91B4DD" w:rsidR="005C34F0" w:rsidRPr="006E1A69" w:rsidRDefault="005C34F0" w:rsidP="006E1A69">
      <w:r>
        <w:t>Once the TRP receives an ACK of the MAC CE, it may proceed with the beam switch.</w:t>
      </w:r>
    </w:p>
    <w:p w14:paraId="6698E8B2" w14:textId="77777777" w:rsidR="006E1A69" w:rsidRPr="006E1A69" w:rsidRDefault="006E1A69" w:rsidP="006E1A69"/>
    <w:p w14:paraId="0BA9C34B" w14:textId="67EEF26B" w:rsidR="00973A26" w:rsidRDefault="004266AE" w:rsidP="004030BD">
      <w:pPr>
        <w:jc w:val="center"/>
      </w:pPr>
      <w:r w:rsidRPr="00973A26">
        <w:rPr>
          <w:lang w:val="en-US"/>
        </w:rPr>
        <w:object w:dxaOrig="4620" w:dyaOrig="6120" w14:anchorId="4E29DE25">
          <v:shape id="_x0000_i1026" type="#_x0000_t75" style="width:184.55pt;height:236.25pt" o:ole="">
            <v:imagedata r:id="rId15" o:title="" cropbottom="2246f"/>
          </v:shape>
          <o:OLEObject Type="Embed" ProgID="Mscgen.Chart" ShapeID="_x0000_i1026" DrawAspect="Content" ObjectID="_1564025788" r:id="rId16"/>
        </w:object>
      </w:r>
    </w:p>
    <w:p w14:paraId="03502213" w14:textId="100BB766" w:rsidR="004266AE" w:rsidRDefault="004266AE" w:rsidP="004030BD">
      <w:pPr>
        <w:pStyle w:val="Caption"/>
      </w:pPr>
      <w:bookmarkStart w:id="11" w:name="_Ref485374051"/>
      <w:r>
        <w:t xml:space="preserve">Figure </w:t>
      </w:r>
      <w:r>
        <w:fldChar w:fldCharType="begin"/>
      </w:r>
      <w:r>
        <w:instrText xml:space="preserve"> SEQ Figure \* ARABIC </w:instrText>
      </w:r>
      <w:r>
        <w:fldChar w:fldCharType="separate"/>
      </w:r>
      <w:r w:rsidR="007355BA">
        <w:rPr>
          <w:noProof/>
        </w:rPr>
        <w:t>2</w:t>
      </w:r>
      <w:r>
        <w:fldChar w:fldCharType="end"/>
      </w:r>
      <w:bookmarkEnd w:id="11"/>
      <w:r>
        <w:t xml:space="preserve">: Beam indication </w:t>
      </w:r>
      <w:r w:rsidR="006B08C1">
        <w:t xml:space="preserve">to switch beam </w:t>
      </w:r>
      <w:r>
        <w:t>for PDCCH over MAC CE: PDSCH decoding failed.</w:t>
      </w:r>
    </w:p>
    <w:p w14:paraId="0F7DE07D" w14:textId="77777777" w:rsidR="004266AE" w:rsidRDefault="004266AE" w:rsidP="00973A26"/>
    <w:p w14:paraId="109CD919" w14:textId="65F97AF4" w:rsidR="00973A26" w:rsidRDefault="00BC6463" w:rsidP="00BC6463">
      <w:pPr>
        <w:pStyle w:val="Heading4"/>
      </w:pPr>
      <w:bookmarkStart w:id="12" w:name="_Ref485377863"/>
      <w:r>
        <w:t xml:space="preserve">MAC CE: </w:t>
      </w:r>
      <w:r w:rsidR="00973A26">
        <w:t>PDSCH decoded, ACK missed</w:t>
      </w:r>
      <w:bookmarkEnd w:id="12"/>
    </w:p>
    <w:p w14:paraId="4945A376" w14:textId="7B78600C" w:rsidR="00E31256" w:rsidRDefault="00FC1440" w:rsidP="00FC1440">
      <w:r>
        <w:t xml:space="preserve">The case where the UE receives the PDSCH, but the NW misses the PUCCH ACK is depicted in </w:t>
      </w:r>
      <w:r>
        <w:fldChar w:fldCharType="begin"/>
      </w:r>
      <w:r>
        <w:instrText xml:space="preserve"> REF _Ref485374525 \h </w:instrText>
      </w:r>
      <w:r>
        <w:fldChar w:fldCharType="separate"/>
      </w:r>
      <w:r w:rsidR="007355BA">
        <w:t xml:space="preserve">Figure </w:t>
      </w:r>
      <w:r w:rsidR="007355BA">
        <w:rPr>
          <w:noProof/>
        </w:rPr>
        <w:t>3</w:t>
      </w:r>
      <w:r>
        <w:fldChar w:fldCharType="end"/>
      </w:r>
      <w:r>
        <w:t xml:space="preserve">. </w:t>
      </w:r>
      <w:r w:rsidR="00E31256">
        <w:t>The NW is expecting a response to the MAC CE sent over PDSCH, but it is never received. After some time, the NW will retransmit the MAC CE containing the beam indicator</w:t>
      </w:r>
      <w:r w:rsidR="00147562">
        <w:t>, this time not relying on HARQ</w:t>
      </w:r>
      <w:r w:rsidR="00E31256">
        <w:t>.</w:t>
      </w:r>
      <w:r w:rsidR="00B84395" w:rsidRPr="00B84395">
        <w:t xml:space="preserve"> </w:t>
      </w:r>
      <w:r w:rsidR="00B84395">
        <w:t xml:space="preserve"> The NW would have to restart the timer, to make sure that the UE will have time to adjust its beam once it has successfully decoded the beam indication. </w:t>
      </w:r>
    </w:p>
    <w:p w14:paraId="5C295F9D" w14:textId="40176205" w:rsidR="00B84395" w:rsidRDefault="00B84395" w:rsidP="00FC1440">
      <w:r>
        <w:t>Once the UE receives the retransmission of the beam switch command, it will stop the pending beam switch, and restart the timer, to make sure that its beam switch time instant coincides with that of the TRP.</w:t>
      </w:r>
    </w:p>
    <w:p w14:paraId="434CBD73" w14:textId="7C45691E" w:rsidR="00FC1440" w:rsidRPr="006E1A69" w:rsidRDefault="00FC1440" w:rsidP="00FC1440">
      <w:r>
        <w:t>Once the TRP receives an ACK of the MAC CE, it may proceed with the beam switch</w:t>
      </w:r>
      <w:r w:rsidR="00B84395">
        <w:t xml:space="preserve"> when the timer expires</w:t>
      </w:r>
      <w:r>
        <w:t>.</w:t>
      </w:r>
    </w:p>
    <w:p w14:paraId="7494BE7C" w14:textId="77777777" w:rsidR="00FC1440" w:rsidRPr="00FC1440" w:rsidRDefault="00FC1440" w:rsidP="00FC1440"/>
    <w:p w14:paraId="18FBAAFD" w14:textId="42A02B1D" w:rsidR="00BC4ABB" w:rsidRDefault="004266AE" w:rsidP="004030BD">
      <w:pPr>
        <w:jc w:val="center"/>
      </w:pPr>
      <w:r w:rsidRPr="00BC4ABB">
        <w:rPr>
          <w:lang w:val="en-US"/>
        </w:rPr>
        <w:object w:dxaOrig="4830" w:dyaOrig="6120" w14:anchorId="4ED89ED1">
          <v:shape id="_x0000_i1027" type="#_x0000_t75" style="width:193.45pt;height:235.6pt;mso-position-vertical:absolute" o:ole="">
            <v:imagedata r:id="rId17" o:title="" cropbottom="2550f"/>
          </v:shape>
          <o:OLEObject Type="Embed" ProgID="Mscgen.Chart" ShapeID="_x0000_i1027" DrawAspect="Content" ObjectID="_1564025789" r:id="rId18"/>
        </w:object>
      </w:r>
    </w:p>
    <w:p w14:paraId="2F90E542" w14:textId="7BA232E3" w:rsidR="005C34F0" w:rsidRDefault="005C34F0" w:rsidP="004030BD">
      <w:pPr>
        <w:pStyle w:val="Caption"/>
      </w:pPr>
      <w:bookmarkStart w:id="13" w:name="_Ref485374525"/>
      <w:r>
        <w:t xml:space="preserve">Figure </w:t>
      </w:r>
      <w:r>
        <w:fldChar w:fldCharType="begin"/>
      </w:r>
      <w:r>
        <w:instrText xml:space="preserve"> SEQ Figure \* ARABIC </w:instrText>
      </w:r>
      <w:r>
        <w:fldChar w:fldCharType="separate"/>
      </w:r>
      <w:r w:rsidR="007355BA">
        <w:rPr>
          <w:noProof/>
        </w:rPr>
        <w:t>3</w:t>
      </w:r>
      <w:r>
        <w:fldChar w:fldCharType="end"/>
      </w:r>
      <w:bookmarkEnd w:id="13"/>
      <w:r>
        <w:t xml:space="preserve">: Beam indication </w:t>
      </w:r>
      <w:r w:rsidR="006B08C1">
        <w:t xml:space="preserve">to switch beam </w:t>
      </w:r>
      <w:r>
        <w:t>for PDCCH over MAC CE: ACK missed.</w:t>
      </w:r>
    </w:p>
    <w:p w14:paraId="15A2DA98" w14:textId="77777777" w:rsidR="006E1A69" w:rsidRPr="00BC4ABB" w:rsidRDefault="006E1A69" w:rsidP="00BC4ABB"/>
    <w:p w14:paraId="297B59EF" w14:textId="14BED23E" w:rsidR="00973A26" w:rsidRDefault="00BC6463" w:rsidP="00BC6463">
      <w:pPr>
        <w:pStyle w:val="Heading4"/>
      </w:pPr>
      <w:bookmarkStart w:id="14" w:name="_Ref485380116"/>
      <w:r>
        <w:t xml:space="preserve">MAC CE: </w:t>
      </w:r>
      <w:r w:rsidR="00973A26">
        <w:t>PDCCH missed</w:t>
      </w:r>
      <w:bookmarkEnd w:id="14"/>
    </w:p>
    <w:p w14:paraId="6A5CF8C5" w14:textId="5BCBC1EC" w:rsidR="00147562" w:rsidRDefault="00147562" w:rsidP="00147562">
      <w:r>
        <w:t>The case where the UE fails to decode the PDCCH is depicted in </w:t>
      </w:r>
      <w:r>
        <w:fldChar w:fldCharType="begin"/>
      </w:r>
      <w:r>
        <w:instrText xml:space="preserve"> REF _Ref485374950 \h </w:instrText>
      </w:r>
      <w:r>
        <w:fldChar w:fldCharType="separate"/>
      </w:r>
      <w:r w:rsidR="007355BA">
        <w:t xml:space="preserve">Figure </w:t>
      </w:r>
      <w:r w:rsidR="007355BA">
        <w:rPr>
          <w:noProof/>
        </w:rPr>
        <w:t>4</w:t>
      </w:r>
      <w:r>
        <w:fldChar w:fldCharType="end"/>
      </w:r>
      <w:r>
        <w:t>. The NW is expecting a response to the MAC CE sent over PDSCH, but since the UE does not understand that it was scheduled, no response is sent. After some time, the NW will realize that the PDCCH never reached the UE, and retransmit the MAC CE containing the beam indicator.</w:t>
      </w:r>
      <w:r w:rsidRPr="00B84395">
        <w:t xml:space="preserve"> </w:t>
      </w:r>
      <w:r>
        <w:t xml:space="preserve"> The NW would have to restart the timer, to make sure that the UE will have time to adjust its beam once it has successfully decoded the beam indication. </w:t>
      </w:r>
    </w:p>
    <w:p w14:paraId="0BC087E5" w14:textId="77777777" w:rsidR="00147562" w:rsidRDefault="00147562" w:rsidP="00147562">
      <w:r>
        <w:t>Once the UE receives the retransmission of the beam switch command, it will stop the pending beam switch, and restart the timer, to make sure that its beam switch time instant coincides with that of the TRP.</w:t>
      </w:r>
    </w:p>
    <w:p w14:paraId="742A0600" w14:textId="77777777" w:rsidR="00147562" w:rsidRPr="006E1A69" w:rsidRDefault="00147562" w:rsidP="00147562">
      <w:r>
        <w:t>Once the TRP receives an ACK of the MAC CE, it may proceed with the beam switch when the timer expires.</w:t>
      </w:r>
    </w:p>
    <w:p w14:paraId="17A0D607" w14:textId="77777777" w:rsidR="00147562" w:rsidRPr="00147562" w:rsidRDefault="00147562" w:rsidP="00147562"/>
    <w:p w14:paraId="49DA768C" w14:textId="4EF08F7B" w:rsidR="00BC4ABB" w:rsidRDefault="004266AE" w:rsidP="004030BD">
      <w:pPr>
        <w:jc w:val="center"/>
      </w:pPr>
      <w:r w:rsidRPr="00BC4ABB">
        <w:rPr>
          <w:lang w:val="en-US"/>
        </w:rPr>
        <w:object w:dxaOrig="4620" w:dyaOrig="5865" w14:anchorId="1981946D">
          <v:shape id="_x0000_i1028" type="#_x0000_t75" style="width:184.55pt;height:225.8pt" o:ole="">
            <v:imagedata r:id="rId19" o:title="" cropbottom="2534f"/>
          </v:shape>
          <o:OLEObject Type="Embed" ProgID="Mscgen.Chart" ShapeID="_x0000_i1028" DrawAspect="Content" ObjectID="_1564025790" r:id="rId20"/>
        </w:object>
      </w:r>
    </w:p>
    <w:p w14:paraId="12DC72B1" w14:textId="14944022" w:rsidR="005C34F0" w:rsidRDefault="005C34F0" w:rsidP="004030BD">
      <w:pPr>
        <w:pStyle w:val="Caption"/>
      </w:pPr>
      <w:bookmarkStart w:id="15" w:name="_Ref485374950"/>
      <w:r>
        <w:t xml:space="preserve">Figure </w:t>
      </w:r>
      <w:r>
        <w:fldChar w:fldCharType="begin"/>
      </w:r>
      <w:r>
        <w:instrText xml:space="preserve"> SEQ Figure \* ARABIC </w:instrText>
      </w:r>
      <w:r>
        <w:fldChar w:fldCharType="separate"/>
      </w:r>
      <w:r w:rsidR="007355BA">
        <w:rPr>
          <w:noProof/>
        </w:rPr>
        <w:t>4</w:t>
      </w:r>
      <w:r>
        <w:fldChar w:fldCharType="end"/>
      </w:r>
      <w:bookmarkEnd w:id="15"/>
      <w:r>
        <w:t>: Beam indication</w:t>
      </w:r>
      <w:r w:rsidR="006B08C1">
        <w:t xml:space="preserve"> to switch beam</w:t>
      </w:r>
      <w:r>
        <w:t xml:space="preserve"> for PDCCH over MAC CE: PDCCH missed.</w:t>
      </w:r>
    </w:p>
    <w:p w14:paraId="7DBD49C1" w14:textId="77777777" w:rsidR="005C34F0" w:rsidRPr="00BC4ABB" w:rsidRDefault="005C34F0" w:rsidP="00BC4ABB"/>
    <w:p w14:paraId="0A2A011D" w14:textId="0C505C27" w:rsidR="00973A26" w:rsidRDefault="00BC6463" w:rsidP="00BC6463">
      <w:pPr>
        <w:pStyle w:val="Heading4"/>
      </w:pPr>
      <w:bookmarkStart w:id="16" w:name="_Ref485380129"/>
      <w:r>
        <w:t xml:space="preserve">MAC CE: </w:t>
      </w:r>
      <w:r w:rsidR="00973A26">
        <w:t xml:space="preserve">Unresolved error case: ACK missed, retransmitted </w:t>
      </w:r>
      <w:r w:rsidR="00BC4ABB">
        <w:t>PDSCH missed</w:t>
      </w:r>
      <w:bookmarkEnd w:id="16"/>
    </w:p>
    <w:p w14:paraId="17B607CD" w14:textId="67545004" w:rsidR="00147A41" w:rsidRDefault="00147A41" w:rsidP="00147A41">
      <w:r>
        <w:t>As have been shown in the above signalling diagrams, the beam indication signalling is able to quite robust to lost messages, as long as only a single message is lost. In this section, we will describe an error case, where beam misalignment may occur. This situation will happen if two consecutive messages are lost.</w:t>
      </w:r>
    </w:p>
    <w:p w14:paraId="288E8864" w14:textId="4F4F9227" w:rsidR="008014CF" w:rsidRDefault="008014CF" w:rsidP="00147A41">
      <w:r>
        <w:t xml:space="preserve">In </w:t>
      </w:r>
      <w:r>
        <w:fldChar w:fldCharType="begin"/>
      </w:r>
      <w:r>
        <w:instrText xml:space="preserve"> REF _Ref485377774 \h </w:instrText>
      </w:r>
      <w:r>
        <w:fldChar w:fldCharType="separate"/>
      </w:r>
      <w:r w:rsidR="007355BA">
        <w:t xml:space="preserve">Figure </w:t>
      </w:r>
      <w:r w:rsidR="007355BA">
        <w:rPr>
          <w:noProof/>
        </w:rPr>
        <w:t>5</w:t>
      </w:r>
      <w:r>
        <w:fldChar w:fldCharType="end"/>
      </w:r>
      <w:r>
        <w:t xml:space="preserve">, </w:t>
      </w:r>
      <w:r w:rsidR="000E55D9">
        <w:t>the UE decodes the MAC CE, but the ACK is lost, just as described in section </w:t>
      </w:r>
      <w:r w:rsidR="000E55D9">
        <w:fldChar w:fldCharType="begin"/>
      </w:r>
      <w:r w:rsidR="000E55D9">
        <w:instrText xml:space="preserve"> REF _Ref485377863 \r \h </w:instrText>
      </w:r>
      <w:r w:rsidR="000E55D9">
        <w:fldChar w:fldCharType="separate"/>
      </w:r>
      <w:r w:rsidR="007355BA">
        <w:t>2.2.2.3</w:t>
      </w:r>
      <w:r w:rsidR="000E55D9">
        <w:fldChar w:fldCharType="end"/>
      </w:r>
      <w:r w:rsidR="000E55D9">
        <w:t xml:space="preserve">. Note that UE starts preparing for a beam switch, and starts the timer. In this case, the UE </w:t>
      </w:r>
      <w:r w:rsidR="000E55D9" w:rsidRPr="000E55D9">
        <w:rPr>
          <w:i/>
        </w:rPr>
        <w:t>also misses</w:t>
      </w:r>
      <w:r w:rsidR="000E55D9">
        <w:t xml:space="preserve"> </w:t>
      </w:r>
      <w:r w:rsidR="000E55D9" w:rsidRPr="000E55D9">
        <w:rPr>
          <w:i/>
        </w:rPr>
        <w:t>the MAC CE the NW retransmitted</w:t>
      </w:r>
      <w:r w:rsidR="000E55D9">
        <w:t xml:space="preserve"> since it never received the ACK. Since the UE never received the retransmission, it will proceed with the beam switch as planned. Once the timer expires, the UE will change its Rx beam, but since the TRP never changed its Tx beam, subsequent PDCCH transmissions will be lost.</w:t>
      </w:r>
      <w:r w:rsidR="004B5E78">
        <w:t xml:space="preserve"> </w:t>
      </w:r>
    </w:p>
    <w:p w14:paraId="08C55DF4" w14:textId="5511A5BA" w:rsidR="004B5E78" w:rsidRDefault="004B5E78" w:rsidP="00147A41"/>
    <w:p w14:paraId="15A55999" w14:textId="77777777" w:rsidR="008014CF" w:rsidRPr="00147A41" w:rsidRDefault="008014CF" w:rsidP="00147A41"/>
    <w:p w14:paraId="25A1074C" w14:textId="4D9B310D" w:rsidR="00BC4ABB" w:rsidRDefault="00BC4ABB" w:rsidP="004030BD">
      <w:pPr>
        <w:jc w:val="center"/>
      </w:pPr>
      <w:r w:rsidRPr="00BC4ABB">
        <w:rPr>
          <w:noProof/>
          <w:lang w:val="en-US" w:eastAsia="en-US"/>
        </w:rPr>
        <w:lastRenderedPageBreak/>
        <w:drawing>
          <wp:inline distT="0" distB="0" distL="0" distR="0" wp14:anchorId="1EDF1590" wp14:editId="286437E5">
            <wp:extent cx="3286800" cy="2980800"/>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rotWithShape="1">
                    <a:blip r:embed="rId21">
                      <a:extLst>
                        <a:ext uri="{28A0092B-C50C-407E-A947-70E740481C1C}">
                          <a14:useLocalDpi xmlns:a14="http://schemas.microsoft.com/office/drawing/2010/main" val="0"/>
                        </a:ext>
                      </a:extLst>
                    </a:blip>
                    <a:srcRect b="3694"/>
                    <a:stretch/>
                  </pic:blipFill>
                  <pic:spPr bwMode="auto">
                    <a:xfrm>
                      <a:off x="0" y="0"/>
                      <a:ext cx="3286800" cy="2980800"/>
                    </a:xfrm>
                    <a:prstGeom prst="rect">
                      <a:avLst/>
                    </a:prstGeom>
                    <a:noFill/>
                    <a:ln>
                      <a:noFill/>
                    </a:ln>
                    <a:extLst>
                      <a:ext uri="{53640926-AAD7-44D8-BBD7-CCE9431645EC}">
                        <a14:shadowObscured xmlns:a14="http://schemas.microsoft.com/office/drawing/2010/main"/>
                      </a:ext>
                    </a:extLst>
                  </pic:spPr>
                </pic:pic>
              </a:graphicData>
            </a:graphic>
          </wp:inline>
        </w:drawing>
      </w:r>
    </w:p>
    <w:p w14:paraId="5B13DFE1" w14:textId="3BD2EEF2" w:rsidR="005C34F0" w:rsidRDefault="005C34F0" w:rsidP="004030BD">
      <w:pPr>
        <w:pStyle w:val="Caption"/>
      </w:pPr>
      <w:bookmarkStart w:id="17" w:name="_Ref485377774"/>
      <w:r>
        <w:t xml:space="preserve">Figure </w:t>
      </w:r>
      <w:r>
        <w:fldChar w:fldCharType="begin"/>
      </w:r>
      <w:r>
        <w:instrText xml:space="preserve"> SEQ Figure \* ARABIC </w:instrText>
      </w:r>
      <w:r>
        <w:fldChar w:fldCharType="separate"/>
      </w:r>
      <w:r w:rsidR="007355BA">
        <w:rPr>
          <w:noProof/>
        </w:rPr>
        <w:t>5</w:t>
      </w:r>
      <w:r>
        <w:fldChar w:fldCharType="end"/>
      </w:r>
      <w:bookmarkEnd w:id="17"/>
      <w:r>
        <w:t xml:space="preserve">: Beam indication </w:t>
      </w:r>
      <w:r w:rsidR="006B08C1">
        <w:t xml:space="preserve">to switch beam </w:t>
      </w:r>
      <w:r>
        <w:t>for PDCCH over MAC CE: unresolved error case.</w:t>
      </w:r>
    </w:p>
    <w:p w14:paraId="7678D0FD" w14:textId="7446DEA2" w:rsidR="00973A26" w:rsidRPr="00973A26" w:rsidRDefault="004B5E78" w:rsidP="00973A26">
      <w:r>
        <w:t>We note that the probability of this error event is low: it requires that one PUCCH and one PDCCH are lost in sequence. Also, it may be possible to improve this situation by delaying the beam switch further, to allow the TRP to perform more retransmissions of the MAC CE.</w:t>
      </w:r>
    </w:p>
    <w:p w14:paraId="2BAAD8E9" w14:textId="4B608E25" w:rsidR="00E365E3" w:rsidRDefault="00C80F39" w:rsidP="004030BD">
      <w:pPr>
        <w:pStyle w:val="Heading3"/>
      </w:pPr>
      <w:bookmarkStart w:id="18" w:name="_Ref485380597"/>
      <w:r>
        <w:t xml:space="preserve">Robust </w:t>
      </w:r>
      <w:r w:rsidR="00E365E3">
        <w:t>PDCCH beam indication via DCI</w:t>
      </w:r>
      <w:bookmarkEnd w:id="18"/>
    </w:p>
    <w:p w14:paraId="5239F4E9" w14:textId="290CD44B" w:rsidR="005C180D" w:rsidRDefault="005C180D" w:rsidP="005C180D">
      <w:r>
        <w:t>In this section, we will address the FFS on DCI signalling in agreement #3. The reason why DCI was not agreed is a bit unclear, but one explanation could be that there is a concern that since DCI is unacknowledged, there is a higher risk for errors.</w:t>
      </w:r>
      <w:r w:rsidR="00B7451E">
        <w:t xml:space="preserve"> Essentially, the situation depicted in </w:t>
      </w:r>
      <w:r w:rsidR="00B7451E">
        <w:fldChar w:fldCharType="begin"/>
      </w:r>
      <w:r w:rsidR="00B7451E">
        <w:instrText xml:space="preserve"> REF _Ref485371133 \h </w:instrText>
      </w:r>
      <w:r w:rsidR="00B7451E">
        <w:fldChar w:fldCharType="separate"/>
      </w:r>
      <w:r w:rsidR="007355BA">
        <w:rPr>
          <w:b/>
          <w:bCs/>
          <w:lang w:val="en-US"/>
        </w:rPr>
        <w:t>Error! Reference source not found.</w:t>
      </w:r>
      <w:r w:rsidR="00B7451E">
        <w:fldChar w:fldCharType="end"/>
      </w:r>
      <w:r w:rsidR="00B7451E">
        <w:t xml:space="preserve"> would happen also for PDCCH.</w:t>
      </w:r>
    </w:p>
    <w:p w14:paraId="43B62240" w14:textId="77777777" w:rsidR="00B7451E" w:rsidRDefault="00B7451E" w:rsidP="005C180D">
      <w:r>
        <w:t>However, it is easy to avoid the error cases, by simply transmitting data in the PDSCH associated with the PDCCH where the beam switch command comes. The NW would include data in the PDSCH, and if the NW did not have any data in the buffer, it may simply send dummy data and ask for an ACK of that data. Any response from the UE would mean that the UE could decode the DCI, and hence the beam switch command.</w:t>
      </w:r>
    </w:p>
    <w:p w14:paraId="170D2942" w14:textId="035EF971" w:rsidR="00B7451E" w:rsidRDefault="00B7451E" w:rsidP="00B7451E">
      <w:pPr>
        <w:pStyle w:val="Observation"/>
      </w:pPr>
      <w:bookmarkStart w:id="19" w:name="_Ref485379060"/>
      <w:bookmarkStart w:id="20" w:name="_Toc490214808"/>
      <w:r>
        <w:t>If an ACK or a NAK is received in response to data transmitted over PDSCH is an acknowledgment that the UE was able to decode DCI.</w:t>
      </w:r>
      <w:bookmarkEnd w:id="19"/>
      <w:bookmarkEnd w:id="20"/>
      <w:r>
        <w:t xml:space="preserve"> </w:t>
      </w:r>
    </w:p>
    <w:p w14:paraId="553D1792" w14:textId="63DFA309" w:rsidR="00B7451E" w:rsidRPr="005C180D" w:rsidRDefault="00B7451E" w:rsidP="005C180D">
      <w:r>
        <w:t xml:space="preserve">We will use </w:t>
      </w:r>
      <w:r>
        <w:fldChar w:fldCharType="begin"/>
      </w:r>
      <w:r>
        <w:instrText xml:space="preserve"> REF _Ref485379060 \r \h </w:instrText>
      </w:r>
      <w:r>
        <w:fldChar w:fldCharType="separate"/>
      </w:r>
      <w:r w:rsidR="007355BA">
        <w:t>Observation 1</w:t>
      </w:r>
      <w:r>
        <w:fldChar w:fldCharType="end"/>
      </w:r>
      <w:r>
        <w:t xml:space="preserve"> to design a robust beam switching command based on DCI.</w:t>
      </w:r>
    </w:p>
    <w:p w14:paraId="7B804D21" w14:textId="6CF6638B" w:rsidR="00C80F39" w:rsidRDefault="00C80F39" w:rsidP="004030BD">
      <w:pPr>
        <w:pStyle w:val="Heading4"/>
      </w:pPr>
      <w:r>
        <w:t>No error case</w:t>
      </w:r>
    </w:p>
    <w:p w14:paraId="2FB6D40B" w14:textId="5E81E877" w:rsidR="00411CBD" w:rsidRDefault="00411CBD" w:rsidP="00411CBD">
      <w:r>
        <w:t xml:space="preserve">As for the other signalling cases, we start with the no-error case, depicted in </w:t>
      </w:r>
      <w:r>
        <w:fldChar w:fldCharType="begin"/>
      </w:r>
      <w:r>
        <w:instrText xml:space="preserve"> REF _Ref485379215 \h </w:instrText>
      </w:r>
      <w:r>
        <w:fldChar w:fldCharType="separate"/>
      </w:r>
      <w:r w:rsidR="007355BA">
        <w:t xml:space="preserve">Figure </w:t>
      </w:r>
      <w:r w:rsidR="007355BA">
        <w:rPr>
          <w:noProof/>
        </w:rPr>
        <w:t>6</w:t>
      </w:r>
      <w:r>
        <w:fldChar w:fldCharType="end"/>
      </w:r>
      <w:r>
        <w:t xml:space="preserve">. The TRP transmits a PDCCH containing the beam switch indicator, and at the same time, the TRP schedules data over PDSCH. When the TRP transmits the DCI, it starts a timer, and when the UE decodes the DCI, it starts a timer. When the TRP receives and ACK of the data transmitted over PDSCH, it knows that the PDSCH data was received, </w:t>
      </w:r>
      <w:r w:rsidRPr="00170EAC">
        <w:rPr>
          <w:i/>
        </w:rPr>
        <w:t>and also that the DCI was received</w:t>
      </w:r>
      <w:r>
        <w:t xml:space="preserve">. Hence, the TRP knows that the UE received the beam indicator, and may safely proceed with the beam switch, once the timer expires. Note that the timer must be set long enough to make sure that the </w:t>
      </w:r>
      <w:r w:rsidR="008D1D5F">
        <w:t xml:space="preserve">UE will have time to send the ACK of the data. </w:t>
      </w:r>
    </w:p>
    <w:p w14:paraId="1E3CB23F" w14:textId="020D0CF6" w:rsidR="00C80F39" w:rsidRDefault="004266AE" w:rsidP="004030BD">
      <w:pPr>
        <w:jc w:val="center"/>
      </w:pPr>
      <w:r w:rsidRPr="00C80F39">
        <w:rPr>
          <w:lang w:val="en-US"/>
        </w:rPr>
        <w:object w:dxaOrig="5280" w:dyaOrig="5115" w14:anchorId="427EA1DE">
          <v:shape id="_x0000_i1029" type="#_x0000_t75" style="width:211.45pt;height:192.85pt;mso-position-vertical:absolute" o:ole="">
            <v:imagedata r:id="rId22" o:title="" cropbottom="3850f"/>
          </v:shape>
          <o:OLEObject Type="Embed" ProgID="Mscgen.Chart" ShapeID="_x0000_i1029" DrawAspect="Content" ObjectID="_1564025791" r:id="rId23"/>
        </w:object>
      </w:r>
    </w:p>
    <w:p w14:paraId="2D328223" w14:textId="134349C3" w:rsidR="00411CBD" w:rsidRDefault="00411CBD" w:rsidP="004030BD">
      <w:pPr>
        <w:pStyle w:val="Caption"/>
      </w:pPr>
      <w:bookmarkStart w:id="21" w:name="_Ref485379215"/>
      <w:r>
        <w:t xml:space="preserve">Figure </w:t>
      </w:r>
      <w:r>
        <w:fldChar w:fldCharType="begin"/>
      </w:r>
      <w:r>
        <w:instrText xml:space="preserve"> SEQ Figure \* ARABIC </w:instrText>
      </w:r>
      <w:r>
        <w:fldChar w:fldCharType="separate"/>
      </w:r>
      <w:r w:rsidR="007355BA">
        <w:rPr>
          <w:noProof/>
        </w:rPr>
        <w:t>6</w:t>
      </w:r>
      <w:r>
        <w:fldChar w:fldCharType="end"/>
      </w:r>
      <w:bookmarkEnd w:id="21"/>
      <w:r>
        <w:t xml:space="preserve">: Beam indication </w:t>
      </w:r>
      <w:r w:rsidR="004030BD">
        <w:t xml:space="preserve">to switch beam </w:t>
      </w:r>
      <w:r>
        <w:t>for PDCCH over DCI</w:t>
      </w:r>
      <w:r w:rsidR="004030BD">
        <w:t>: no error</w:t>
      </w:r>
      <w:r>
        <w:t>.</w:t>
      </w:r>
    </w:p>
    <w:p w14:paraId="49B6F83B" w14:textId="77777777" w:rsidR="00411CBD" w:rsidRDefault="00411CBD" w:rsidP="00C80F39"/>
    <w:p w14:paraId="5AE2CFE1" w14:textId="3C911E10" w:rsidR="00C80F39" w:rsidRDefault="00C80F39" w:rsidP="004030BD">
      <w:pPr>
        <w:pStyle w:val="Heading4"/>
      </w:pPr>
      <w:r>
        <w:t>PDCCH received, PDSCH decoding failed</w:t>
      </w:r>
    </w:p>
    <w:p w14:paraId="263B2C79" w14:textId="59208D40" w:rsidR="00365018" w:rsidRDefault="00365018" w:rsidP="00365018">
      <w:r>
        <w:t xml:space="preserve">We will now investigate the interesting case where the PDCCH was received, but the PDSCH decoding failed. This situation is depicted in </w:t>
      </w:r>
      <w:r>
        <w:fldChar w:fldCharType="begin"/>
      </w:r>
      <w:r>
        <w:instrText xml:space="preserve"> REF _Ref485379748 \h </w:instrText>
      </w:r>
      <w:r>
        <w:fldChar w:fldCharType="separate"/>
      </w:r>
      <w:r w:rsidR="007355BA">
        <w:t xml:space="preserve">Figure </w:t>
      </w:r>
      <w:r w:rsidR="007355BA">
        <w:rPr>
          <w:noProof/>
        </w:rPr>
        <w:t>7</w:t>
      </w:r>
      <w:r>
        <w:fldChar w:fldCharType="end"/>
      </w:r>
      <w:r>
        <w:t>.</w:t>
      </w:r>
    </w:p>
    <w:p w14:paraId="1EE981B9" w14:textId="77777777" w:rsidR="00365018" w:rsidRPr="00365018" w:rsidRDefault="00365018" w:rsidP="00365018"/>
    <w:p w14:paraId="72A764D5" w14:textId="65124541" w:rsidR="00C80F39" w:rsidRDefault="004266AE" w:rsidP="007355BA">
      <w:pPr>
        <w:jc w:val="center"/>
      </w:pPr>
      <w:r w:rsidRPr="00C80F39">
        <w:rPr>
          <w:lang w:val="en-US"/>
        </w:rPr>
        <w:object w:dxaOrig="5280" w:dyaOrig="5115" w14:anchorId="1816929C">
          <v:shape id="_x0000_i1030" type="#_x0000_t75" style="width:211.5pt;height:195.75pt" o:ole="">
            <v:imagedata r:id="rId24" o:title="" cropbottom="2906f"/>
          </v:shape>
          <o:OLEObject Type="Embed" ProgID="Mscgen.Chart" ShapeID="_x0000_i1030" DrawAspect="Content" ObjectID="_1564025792" r:id="rId25"/>
        </w:object>
      </w:r>
    </w:p>
    <w:p w14:paraId="2769AB0B" w14:textId="3F2D45F3" w:rsidR="00411CBD" w:rsidRDefault="00411CBD" w:rsidP="007355BA">
      <w:pPr>
        <w:pStyle w:val="Caption"/>
      </w:pPr>
      <w:bookmarkStart w:id="22" w:name="_Ref485379748"/>
      <w:r>
        <w:t xml:space="preserve">Figure </w:t>
      </w:r>
      <w:r>
        <w:fldChar w:fldCharType="begin"/>
      </w:r>
      <w:r>
        <w:instrText xml:space="preserve"> SEQ Figure \* ARABIC </w:instrText>
      </w:r>
      <w:r>
        <w:fldChar w:fldCharType="separate"/>
      </w:r>
      <w:r w:rsidR="007355BA">
        <w:rPr>
          <w:noProof/>
        </w:rPr>
        <w:t>7</w:t>
      </w:r>
      <w:r>
        <w:fldChar w:fldCharType="end"/>
      </w:r>
      <w:bookmarkEnd w:id="22"/>
      <w:r>
        <w:t xml:space="preserve">: Beam indication </w:t>
      </w:r>
      <w:r w:rsidR="004030BD">
        <w:t xml:space="preserve">to switch beam </w:t>
      </w:r>
      <w:r>
        <w:t>for PDCCH over DCI.</w:t>
      </w:r>
      <w:r w:rsidR="00365018">
        <w:t xml:space="preserve"> PDCCH reception is successful, but PDSCH decoding fails.</w:t>
      </w:r>
    </w:p>
    <w:p w14:paraId="08F7C8AD" w14:textId="7C2C4FB7" w:rsidR="00411CBD" w:rsidRDefault="00365018" w:rsidP="00C80F39">
      <w:r>
        <w:t xml:space="preserve">The interesting observation of the procedure in </w:t>
      </w:r>
      <w:r>
        <w:fldChar w:fldCharType="begin"/>
      </w:r>
      <w:r>
        <w:instrText xml:space="preserve"> REF _Ref485379748 \h </w:instrText>
      </w:r>
      <w:r>
        <w:fldChar w:fldCharType="separate"/>
      </w:r>
      <w:r w:rsidR="007355BA">
        <w:t xml:space="preserve">Figure </w:t>
      </w:r>
      <w:r w:rsidR="007355BA">
        <w:rPr>
          <w:noProof/>
        </w:rPr>
        <w:t>7</w:t>
      </w:r>
      <w:r>
        <w:fldChar w:fldCharType="end"/>
      </w:r>
      <w:r>
        <w:t xml:space="preserve"> is that the PDSCH NAK the UE sent is still an acknowledgment that the DCI could be decoded. Hence, once the TRP received the NAK, it can proceed with the beam switch as planned! Once the timer expires, the TRP and the UE will switch to the new beam.</w:t>
      </w:r>
    </w:p>
    <w:p w14:paraId="181E6D5B" w14:textId="448AFBD7" w:rsidR="00365018" w:rsidRDefault="00365018" w:rsidP="004030BD">
      <w:pPr>
        <w:pStyle w:val="Heading4"/>
      </w:pPr>
      <w:r>
        <w:t>Other error cases</w:t>
      </w:r>
    </w:p>
    <w:p w14:paraId="22EC3BB4" w14:textId="66E74943" w:rsidR="00365018" w:rsidRPr="00365018" w:rsidRDefault="00365018" w:rsidP="00365018">
      <w:r>
        <w:t xml:space="preserve">We realize that the analysis of the signalling cases described in section </w:t>
      </w:r>
      <w:r>
        <w:fldChar w:fldCharType="begin"/>
      </w:r>
      <w:r>
        <w:instrText xml:space="preserve"> REF _Ref485377863 \r \h </w:instrText>
      </w:r>
      <w:r>
        <w:fldChar w:fldCharType="separate"/>
      </w:r>
      <w:r w:rsidR="007355BA">
        <w:t>2.2.2.3</w:t>
      </w:r>
      <w:r>
        <w:fldChar w:fldCharType="end"/>
      </w:r>
      <w:r>
        <w:t xml:space="preserve">, </w:t>
      </w:r>
      <w:r>
        <w:fldChar w:fldCharType="begin"/>
      </w:r>
      <w:r>
        <w:instrText xml:space="preserve"> REF _Ref485380116 \r \h </w:instrText>
      </w:r>
      <w:r>
        <w:fldChar w:fldCharType="separate"/>
      </w:r>
      <w:r w:rsidR="007355BA">
        <w:t>2.2.2.4</w:t>
      </w:r>
      <w:r>
        <w:fldChar w:fldCharType="end"/>
      </w:r>
      <w:r>
        <w:t>, and </w:t>
      </w:r>
      <w:r>
        <w:fldChar w:fldCharType="begin"/>
      </w:r>
      <w:r>
        <w:instrText xml:space="preserve"> REF _Ref485380129 \r \h </w:instrText>
      </w:r>
      <w:r>
        <w:fldChar w:fldCharType="separate"/>
      </w:r>
      <w:r w:rsidR="007355BA">
        <w:t>2.2.2.5</w:t>
      </w:r>
      <w:r>
        <w:fldChar w:fldCharType="end"/>
      </w:r>
      <w:r>
        <w:t xml:space="preserve"> are applicable also for the DCI signalling. Basically, all the cases in section </w:t>
      </w:r>
      <w:r>
        <w:fldChar w:fldCharType="begin"/>
      </w:r>
      <w:r>
        <w:instrText xml:space="preserve"> REF _Ref485377863 \r \h </w:instrText>
      </w:r>
      <w:r>
        <w:fldChar w:fldCharType="separate"/>
      </w:r>
      <w:r w:rsidR="007355BA">
        <w:t>2.2.2.3</w:t>
      </w:r>
      <w:r>
        <w:fldChar w:fldCharType="end"/>
      </w:r>
      <w:r>
        <w:t xml:space="preserve">, </w:t>
      </w:r>
      <w:r>
        <w:fldChar w:fldCharType="begin"/>
      </w:r>
      <w:r>
        <w:instrText xml:space="preserve"> REF _Ref485380116 \r \h </w:instrText>
      </w:r>
      <w:r>
        <w:fldChar w:fldCharType="separate"/>
      </w:r>
      <w:r w:rsidR="007355BA">
        <w:t>2.2.2.4</w:t>
      </w:r>
      <w:r>
        <w:fldChar w:fldCharType="end"/>
      </w:r>
      <w:r>
        <w:t>, and </w:t>
      </w:r>
      <w:r>
        <w:fldChar w:fldCharType="begin"/>
      </w:r>
      <w:r>
        <w:instrText xml:space="preserve"> REF _Ref485380129 \r \h </w:instrText>
      </w:r>
      <w:r>
        <w:fldChar w:fldCharType="separate"/>
      </w:r>
      <w:r w:rsidR="007355BA">
        <w:t>2.2.2.5</w:t>
      </w:r>
      <w:r>
        <w:fldChar w:fldCharType="end"/>
      </w:r>
      <w:r>
        <w:t xml:space="preserve"> involve PDCCH decoding errors. Hence, the performance of DCI beam indication will never be worse than that of MAC CE.</w:t>
      </w:r>
    </w:p>
    <w:p w14:paraId="1F2B2B8D" w14:textId="45A0EEC1" w:rsidR="003A0E41" w:rsidRDefault="00EA27CA" w:rsidP="00EA27CA">
      <w:pPr>
        <w:pStyle w:val="Heading2"/>
      </w:pPr>
      <w:r>
        <w:lastRenderedPageBreak/>
        <w:t xml:space="preserve">Comparison of MAC CE and DCI </w:t>
      </w:r>
      <w:r w:rsidR="006270F4">
        <w:t xml:space="preserve">PDCCH </w:t>
      </w:r>
      <w:r>
        <w:t>beam indications</w:t>
      </w:r>
    </w:p>
    <w:p w14:paraId="7284CB99" w14:textId="5357C553" w:rsidR="006270F4" w:rsidRPr="006270F4" w:rsidRDefault="006270F4" w:rsidP="00EA27CA">
      <w:pPr>
        <w:rPr>
          <w:u w:val="single"/>
        </w:rPr>
      </w:pPr>
      <w:r w:rsidRPr="006270F4">
        <w:rPr>
          <w:u w:val="single"/>
        </w:rPr>
        <w:t>Robustness:</w:t>
      </w:r>
    </w:p>
    <w:p w14:paraId="5E207C94" w14:textId="715F5D22" w:rsidR="00EA27CA" w:rsidRDefault="00EA27CA" w:rsidP="00EA27CA">
      <w:r>
        <w:t xml:space="preserve">We have analysed MAC CE and DCI-based beam indication signalling </w:t>
      </w:r>
      <w:r w:rsidR="006270F4">
        <w:t xml:space="preserve">for PDCCH </w:t>
      </w:r>
      <w:r>
        <w:t xml:space="preserve">in section </w:t>
      </w:r>
      <w:r w:rsidR="007355BA">
        <w:fldChar w:fldCharType="begin"/>
      </w:r>
      <w:r w:rsidR="007355BA">
        <w:instrText xml:space="preserve"> REF _Ref490214873 \r \h </w:instrText>
      </w:r>
      <w:r w:rsidR="007355BA">
        <w:fldChar w:fldCharType="separate"/>
      </w:r>
      <w:r w:rsidR="007355BA">
        <w:t>2.2.2</w:t>
      </w:r>
      <w:r w:rsidR="007355BA">
        <w:fldChar w:fldCharType="end"/>
      </w:r>
      <w:r>
        <w:t xml:space="preserve"> and </w:t>
      </w:r>
      <w:r>
        <w:fldChar w:fldCharType="begin"/>
      </w:r>
      <w:r>
        <w:instrText xml:space="preserve"> REF _Ref485380597 \r \h </w:instrText>
      </w:r>
      <w:r>
        <w:fldChar w:fldCharType="separate"/>
      </w:r>
      <w:r w:rsidR="007355BA">
        <w:t>2.2.3</w:t>
      </w:r>
      <w:r>
        <w:fldChar w:fldCharType="end"/>
      </w:r>
      <w:r>
        <w:t xml:space="preserve">, respectively. Based on the comparison we can conclude that </w:t>
      </w:r>
    </w:p>
    <w:p w14:paraId="34FE4CA6" w14:textId="3C1419BF" w:rsidR="00EA27CA" w:rsidRDefault="00EA27CA" w:rsidP="00EA27CA">
      <w:pPr>
        <w:pStyle w:val="Observation"/>
      </w:pPr>
      <w:bookmarkStart w:id="23" w:name="_Ref485381275"/>
      <w:bookmarkStart w:id="24" w:name="_Toc490214809"/>
      <w:r>
        <w:t>A robust version of DCI-based signalling can provide the same robustness with the same performance as MAC CE signalling.</w:t>
      </w:r>
      <w:bookmarkEnd w:id="23"/>
      <w:bookmarkEnd w:id="24"/>
    </w:p>
    <w:p w14:paraId="41B525D2" w14:textId="7764724A" w:rsidR="006270F4" w:rsidRDefault="006270F4" w:rsidP="00EA27CA">
      <w:pPr>
        <w:rPr>
          <w:u w:val="single"/>
        </w:rPr>
      </w:pPr>
      <w:r>
        <w:rPr>
          <w:u w:val="single"/>
        </w:rPr>
        <w:t>Possibility to perform synchronized switches:</w:t>
      </w:r>
    </w:p>
    <w:p w14:paraId="63816C54" w14:textId="59DB00F7" w:rsidR="006270F4" w:rsidRPr="006270F4" w:rsidRDefault="006270F4" w:rsidP="00EA27CA">
      <w:r>
        <w:t>DCI signalling is inherently synchronous, due to the lack of retransmissions. The NW knows during which slot the DCI is transmitted, and the UE knows in which slot it received it.</w:t>
      </w:r>
    </w:p>
    <w:p w14:paraId="3AFEFDBA" w14:textId="6484476E" w:rsidR="006270F4" w:rsidRPr="006270F4" w:rsidRDefault="006270F4" w:rsidP="00EA27CA">
      <w:pPr>
        <w:rPr>
          <w:u w:val="single"/>
        </w:rPr>
      </w:pPr>
      <w:r w:rsidRPr="006270F4">
        <w:rPr>
          <w:u w:val="single"/>
        </w:rPr>
        <w:t>Delay:</w:t>
      </w:r>
    </w:p>
    <w:p w14:paraId="71ACA262" w14:textId="4E65B7D0" w:rsidR="007355BA" w:rsidRDefault="007355BA" w:rsidP="00EA27CA">
      <w:r>
        <w:t xml:space="preserve">DCI does not add any signalling delay: the DCI is transmitted during the PDCCH, and the UE decodes it during a fraction of the slot. As mentioned in section </w:t>
      </w:r>
      <w:r>
        <w:fldChar w:fldCharType="begin"/>
      </w:r>
      <w:r>
        <w:instrText xml:space="preserve"> REF _Ref490215017 \r \h </w:instrText>
      </w:r>
      <w:r>
        <w:fldChar w:fldCharType="separate"/>
      </w:r>
      <w:r>
        <w:t>2.2.1</w:t>
      </w:r>
      <w:r>
        <w:fldChar w:fldCharType="end"/>
      </w:r>
      <w:r>
        <w:t xml:space="preserve">, the delay properties of MAC CE is somewhat uncertain. However, it should be possible to achieve </w:t>
      </w:r>
      <w:r w:rsidR="006270F4">
        <w:t>delays in the order of a few ms.</w:t>
      </w:r>
    </w:p>
    <w:p w14:paraId="2F497EC1" w14:textId="68E30A8C" w:rsidR="006270F4" w:rsidRPr="006270F4" w:rsidRDefault="006270F4" w:rsidP="00EA27CA">
      <w:pPr>
        <w:rPr>
          <w:u w:val="single"/>
        </w:rPr>
      </w:pPr>
      <w:r w:rsidRPr="006270F4">
        <w:rPr>
          <w:u w:val="single"/>
        </w:rPr>
        <w:t>Other aspects:</w:t>
      </w:r>
    </w:p>
    <w:p w14:paraId="3FE5B1A9" w14:textId="0382E02C" w:rsidR="00044E8C" w:rsidRDefault="002C3105" w:rsidP="00EA27CA">
      <w:r>
        <w:t xml:space="preserve">However, MAC CE has other advantages compared to DCI. MAC CE provides a larger payload making it possible to provide a wider range of QCL parameters. MAC CE may also provide QCL references to other reference signals than those represented </w:t>
      </w:r>
      <w:r w:rsidR="00183E8E">
        <w:t>by the QCL reference indicator (QRI</w:t>
      </w:r>
      <w:r>
        <w:t xml:space="preserve">). </w:t>
      </w:r>
    </w:p>
    <w:p w14:paraId="2043C4D3" w14:textId="0912FAAB" w:rsidR="007C0520" w:rsidRDefault="008948D8" w:rsidP="008948D8">
      <w:r>
        <w:t>Note that</w:t>
      </w:r>
      <w:r w:rsidR="00C47715">
        <w:t xml:space="preserve"> allowing PDCCH beam indication over DCI is a</w:t>
      </w:r>
      <w:r>
        <w:t xml:space="preserve"> small addition to what is already agreed. Since the UE would anyway be required to decode the DCI to update the PDSCH beam, that functionality would anyway be implemented in the UE. Since we rely on the PDSCH ACK/NAK to achieve robustness, there is no additional UE implementation required. The functionality that the UE would cancel a pending Rx beam update when it receives a new beam switch command is required for the </w:t>
      </w:r>
      <w:r w:rsidR="007C0520">
        <w:t>MAC CE scheme as well:</w:t>
      </w:r>
    </w:p>
    <w:p w14:paraId="382735A2" w14:textId="3804AA09" w:rsidR="007C0520" w:rsidRDefault="007C0520" w:rsidP="007C0520">
      <w:pPr>
        <w:pStyle w:val="Observation"/>
      </w:pPr>
      <w:bookmarkStart w:id="25" w:name="_Ref485381866"/>
      <w:bookmarkStart w:id="26" w:name="_Toc490214810"/>
      <w:r>
        <w:t>Support for DCI-based beam switch for PDCCH reuses components already agreed for NR.</w:t>
      </w:r>
      <w:bookmarkEnd w:id="25"/>
      <w:bookmarkEnd w:id="26"/>
    </w:p>
    <w:p w14:paraId="46D1406E" w14:textId="3E60BD1D" w:rsidR="008948D8" w:rsidRDefault="00C47715" w:rsidP="008948D8">
      <w:r>
        <w:t>Hence, we propose:</w:t>
      </w:r>
    </w:p>
    <w:p w14:paraId="1EFFA3AC" w14:textId="664F44FA" w:rsidR="00C47715" w:rsidRPr="00EA27CA" w:rsidRDefault="00C47715" w:rsidP="008948D8">
      <w:pPr>
        <w:pStyle w:val="Proposal"/>
      </w:pPr>
      <w:bookmarkStart w:id="27" w:name="_Ref485381343"/>
      <w:bookmarkStart w:id="28" w:name="_Toc490214814"/>
      <w:r>
        <w:t>NR support beam indication for PDCCH using DCI, in addition to configuration via MAC CE and RRC.</w:t>
      </w:r>
      <w:bookmarkEnd w:id="27"/>
      <w:bookmarkEnd w:id="28"/>
      <w:r>
        <w:t xml:space="preserve"> </w:t>
      </w:r>
    </w:p>
    <w:p w14:paraId="56327F3C" w14:textId="77777777" w:rsidR="00C01F33" w:rsidRPr="00CE0424" w:rsidRDefault="00C01F33" w:rsidP="003A0E41">
      <w:pPr>
        <w:pStyle w:val="Heading1"/>
      </w:pPr>
      <w:r w:rsidRPr="00CE0424">
        <w:t>Conclusion</w:t>
      </w:r>
      <w:r w:rsidR="00AE2FEB">
        <w:t>s</w:t>
      </w:r>
    </w:p>
    <w:p w14:paraId="6A4817C8" w14:textId="02EDAD54" w:rsidR="002451ED" w:rsidRDefault="003A0E41" w:rsidP="008E065E">
      <w:pPr>
        <w:pStyle w:val="BodyText"/>
      </w:pPr>
      <w:r>
        <w:t>In this contribution</w:t>
      </w:r>
      <w:r w:rsidR="002C3105">
        <w:t>,</w:t>
      </w:r>
      <w:r>
        <w:t xml:space="preserve"> we made the following ob</w:t>
      </w:r>
      <w:r w:rsidR="004033B5">
        <w:t>s</w:t>
      </w:r>
      <w:r>
        <w:t>ervations</w:t>
      </w:r>
      <w:r w:rsidR="008E065E" w:rsidRPr="00CE0424">
        <w:t>:</w:t>
      </w:r>
    </w:p>
    <w:p w14:paraId="12F53DFB" w14:textId="43FBC114" w:rsidR="007355BA" w:rsidRDefault="007355BA">
      <w:pPr>
        <w:pStyle w:val="TOC1"/>
        <w:rPr>
          <w:rFonts w:asciiTheme="minorHAnsi" w:eastAsiaTheme="minorEastAsia" w:hAnsiTheme="minorHAnsi" w:cstheme="minorBidi"/>
          <w:b w:val="0"/>
          <w:sz w:val="22"/>
          <w:lang w:eastAsia="en-US"/>
        </w:rPr>
      </w:pPr>
      <w:r>
        <w:fldChar w:fldCharType="begin"/>
      </w:r>
      <w:r>
        <w:instrText xml:space="preserve"> TOC \n \h \z \t "Observation;1" </w:instrText>
      </w:r>
      <w:r>
        <w:fldChar w:fldCharType="separate"/>
      </w:r>
      <w:hyperlink w:anchor="_Toc490214808" w:history="1">
        <w:r w:rsidRPr="00420C25">
          <w:rPr>
            <w:rStyle w:val="Hyperlink"/>
          </w:rPr>
          <w:t>Observation 1</w:t>
        </w:r>
        <w:r>
          <w:rPr>
            <w:rFonts w:asciiTheme="minorHAnsi" w:eastAsiaTheme="minorEastAsia" w:hAnsiTheme="minorHAnsi" w:cstheme="minorBidi"/>
            <w:b w:val="0"/>
            <w:sz w:val="22"/>
            <w:lang w:eastAsia="en-US"/>
          </w:rPr>
          <w:tab/>
        </w:r>
        <w:r w:rsidRPr="00420C25">
          <w:rPr>
            <w:rStyle w:val="Hyperlink"/>
          </w:rPr>
          <w:t>If an ACK or a NAK is received in response to data transmitted over PDSCH is an acknowledgment that the UE was able to decode DCI.</w:t>
        </w:r>
      </w:hyperlink>
    </w:p>
    <w:p w14:paraId="655777B6" w14:textId="04E8B5BD" w:rsidR="007355BA" w:rsidRDefault="00341599">
      <w:pPr>
        <w:pStyle w:val="TOC1"/>
        <w:rPr>
          <w:rFonts w:asciiTheme="minorHAnsi" w:eastAsiaTheme="minorEastAsia" w:hAnsiTheme="minorHAnsi" w:cstheme="minorBidi"/>
          <w:b w:val="0"/>
          <w:sz w:val="22"/>
          <w:lang w:eastAsia="en-US"/>
        </w:rPr>
      </w:pPr>
      <w:hyperlink w:anchor="_Toc490214809" w:history="1">
        <w:r w:rsidR="007355BA" w:rsidRPr="00420C25">
          <w:rPr>
            <w:rStyle w:val="Hyperlink"/>
          </w:rPr>
          <w:t>Observation 2</w:t>
        </w:r>
        <w:r w:rsidR="007355BA">
          <w:rPr>
            <w:rFonts w:asciiTheme="minorHAnsi" w:eastAsiaTheme="minorEastAsia" w:hAnsiTheme="minorHAnsi" w:cstheme="minorBidi"/>
            <w:b w:val="0"/>
            <w:sz w:val="22"/>
            <w:lang w:eastAsia="en-US"/>
          </w:rPr>
          <w:tab/>
        </w:r>
        <w:r w:rsidR="007355BA" w:rsidRPr="00420C25">
          <w:rPr>
            <w:rStyle w:val="Hyperlink"/>
          </w:rPr>
          <w:t>A robust version of DCI-based signalling can provide the same robustness with the same performance as MAC CE signalling.</w:t>
        </w:r>
      </w:hyperlink>
    </w:p>
    <w:p w14:paraId="67985D6D" w14:textId="420688F7" w:rsidR="007355BA" w:rsidRDefault="00341599">
      <w:pPr>
        <w:pStyle w:val="TOC1"/>
        <w:rPr>
          <w:rFonts w:asciiTheme="minorHAnsi" w:eastAsiaTheme="minorEastAsia" w:hAnsiTheme="minorHAnsi" w:cstheme="minorBidi"/>
          <w:b w:val="0"/>
          <w:sz w:val="22"/>
          <w:lang w:eastAsia="en-US"/>
        </w:rPr>
      </w:pPr>
      <w:hyperlink w:anchor="_Toc490214810" w:history="1">
        <w:r w:rsidR="007355BA" w:rsidRPr="00420C25">
          <w:rPr>
            <w:rStyle w:val="Hyperlink"/>
          </w:rPr>
          <w:t>Observation 3</w:t>
        </w:r>
        <w:r w:rsidR="007355BA">
          <w:rPr>
            <w:rFonts w:asciiTheme="minorHAnsi" w:eastAsiaTheme="minorEastAsia" w:hAnsiTheme="minorHAnsi" w:cstheme="minorBidi"/>
            <w:b w:val="0"/>
            <w:sz w:val="22"/>
            <w:lang w:eastAsia="en-US"/>
          </w:rPr>
          <w:tab/>
        </w:r>
        <w:r w:rsidR="007355BA" w:rsidRPr="00420C25">
          <w:rPr>
            <w:rStyle w:val="Hyperlink"/>
          </w:rPr>
          <w:t>Support for DCI-based beam switch for PDCCH reuses components already agreed for NR.</w:t>
        </w:r>
      </w:hyperlink>
    </w:p>
    <w:p w14:paraId="731F246A" w14:textId="223629FB" w:rsidR="004030BD" w:rsidRDefault="007355BA" w:rsidP="008E065E">
      <w:pPr>
        <w:pStyle w:val="BodyText"/>
      </w:pPr>
      <w:r>
        <w:fldChar w:fldCharType="end"/>
      </w:r>
    </w:p>
    <w:p w14:paraId="0983EF67" w14:textId="77777777" w:rsidR="00E71229" w:rsidRDefault="00E5689D" w:rsidP="00E5689D">
      <w:pPr>
        <w:pStyle w:val="BodyText"/>
      </w:pPr>
      <w:r>
        <w:t xml:space="preserve">Based on the discussion </w:t>
      </w:r>
      <w:r w:rsidR="009C6832">
        <w:t>in this contri</w:t>
      </w:r>
      <w:r w:rsidR="003A0E41">
        <w:t>bution</w:t>
      </w:r>
      <w:r w:rsidR="008E065E" w:rsidRPr="00CE0424">
        <w:t xml:space="preserve"> we propose the following</w:t>
      </w:r>
      <w:r w:rsidR="00E71229">
        <w:t>:</w:t>
      </w:r>
    </w:p>
    <w:p w14:paraId="5EDBBD83" w14:textId="525DA57B" w:rsidR="007355BA" w:rsidRDefault="007355BA">
      <w:pPr>
        <w:pStyle w:val="TOC1"/>
        <w:rPr>
          <w:rFonts w:asciiTheme="minorHAnsi" w:eastAsiaTheme="minorEastAsia" w:hAnsiTheme="minorHAnsi" w:cstheme="minorBidi"/>
          <w:b w:val="0"/>
          <w:sz w:val="22"/>
          <w:lang w:eastAsia="en-US"/>
        </w:rPr>
      </w:pPr>
      <w:r>
        <w:rPr>
          <w:b w:val="0"/>
          <w:bCs/>
        </w:rPr>
        <w:lastRenderedPageBreak/>
        <w:fldChar w:fldCharType="begin"/>
      </w:r>
      <w:r>
        <w:rPr>
          <w:b w:val="0"/>
          <w:bCs/>
        </w:rPr>
        <w:instrText xml:space="preserve"> TOC \n \h \z \t "Proposal;1" </w:instrText>
      </w:r>
      <w:r>
        <w:rPr>
          <w:b w:val="0"/>
          <w:bCs/>
        </w:rPr>
        <w:fldChar w:fldCharType="separate"/>
      </w:r>
      <w:hyperlink w:anchor="_Toc490214811" w:history="1">
        <w:r w:rsidRPr="00D319C6">
          <w:rPr>
            <w:rStyle w:val="Hyperlink"/>
          </w:rPr>
          <w:t>Proposal 1</w:t>
        </w:r>
        <w:r>
          <w:rPr>
            <w:rFonts w:asciiTheme="minorHAnsi" w:eastAsiaTheme="minorEastAsia" w:hAnsiTheme="minorHAnsi" w:cstheme="minorBidi"/>
            <w:b w:val="0"/>
            <w:sz w:val="22"/>
            <w:lang w:eastAsia="en-US"/>
          </w:rPr>
          <w:tab/>
        </w:r>
        <w:r w:rsidRPr="00D319C6">
          <w:rPr>
            <w:rStyle w:val="Hyperlink"/>
          </w:rPr>
          <w:t>The UE will consider the QCL assumption for the PDSCH provided in DCI to be valid until the next beam indication is received.</w:t>
        </w:r>
      </w:hyperlink>
    </w:p>
    <w:p w14:paraId="2F0243E6" w14:textId="03D337DD" w:rsidR="007355BA" w:rsidRDefault="00341599">
      <w:pPr>
        <w:pStyle w:val="TOC1"/>
        <w:rPr>
          <w:rFonts w:asciiTheme="minorHAnsi" w:eastAsiaTheme="minorEastAsia" w:hAnsiTheme="minorHAnsi" w:cstheme="minorBidi"/>
          <w:b w:val="0"/>
          <w:sz w:val="22"/>
          <w:lang w:eastAsia="en-US"/>
        </w:rPr>
      </w:pPr>
      <w:hyperlink w:anchor="_Toc490214812" w:history="1">
        <w:r w:rsidR="007355BA" w:rsidRPr="00D319C6">
          <w:rPr>
            <w:rStyle w:val="Hyperlink"/>
          </w:rPr>
          <w:t>Proposal 2</w:t>
        </w:r>
        <w:r w:rsidR="007355BA">
          <w:rPr>
            <w:rFonts w:asciiTheme="minorHAnsi" w:eastAsiaTheme="minorEastAsia" w:hAnsiTheme="minorHAnsi" w:cstheme="minorBidi"/>
            <w:b w:val="0"/>
            <w:sz w:val="22"/>
            <w:lang w:eastAsia="en-US"/>
          </w:rPr>
          <w:tab/>
        </w:r>
        <w:r w:rsidR="007355BA" w:rsidRPr="00D319C6">
          <w:rPr>
            <w:rStyle w:val="Hyperlink"/>
          </w:rPr>
          <w:t>The UE will consider the QCL assumption for the PDCCH provided in MAC CE to be valid until the next beam indication in MAC CE is received.</w:t>
        </w:r>
      </w:hyperlink>
    </w:p>
    <w:p w14:paraId="04F3AB52" w14:textId="41CA6090" w:rsidR="007355BA" w:rsidRDefault="00341599">
      <w:pPr>
        <w:pStyle w:val="TOC1"/>
        <w:rPr>
          <w:rFonts w:asciiTheme="minorHAnsi" w:eastAsiaTheme="minorEastAsia" w:hAnsiTheme="minorHAnsi" w:cstheme="minorBidi"/>
          <w:b w:val="0"/>
          <w:sz w:val="22"/>
          <w:lang w:eastAsia="en-US"/>
        </w:rPr>
      </w:pPr>
      <w:hyperlink w:anchor="_Toc490214813" w:history="1">
        <w:r w:rsidR="007355BA" w:rsidRPr="00D319C6">
          <w:rPr>
            <w:rStyle w:val="Hyperlink"/>
          </w:rPr>
          <w:t>Proposal 3</w:t>
        </w:r>
        <w:r w:rsidR="007355BA">
          <w:rPr>
            <w:rFonts w:asciiTheme="minorHAnsi" w:eastAsiaTheme="minorEastAsia" w:hAnsiTheme="minorHAnsi" w:cstheme="minorBidi"/>
            <w:b w:val="0"/>
            <w:sz w:val="22"/>
            <w:lang w:eastAsia="en-US"/>
          </w:rPr>
          <w:tab/>
        </w:r>
        <w:r w:rsidR="007355BA" w:rsidRPr="00D319C6">
          <w:rPr>
            <w:rStyle w:val="Hyperlink"/>
          </w:rPr>
          <w:t>RAN1 should study what requirements should be placed on the MAC CE signalling for the beam indication use case, at least with respect to error probability, synchronized procedures and delay.</w:t>
        </w:r>
      </w:hyperlink>
    </w:p>
    <w:p w14:paraId="13001753" w14:textId="43F2FCBC" w:rsidR="007355BA" w:rsidRDefault="00341599">
      <w:pPr>
        <w:pStyle w:val="TOC1"/>
        <w:rPr>
          <w:rFonts w:asciiTheme="minorHAnsi" w:eastAsiaTheme="minorEastAsia" w:hAnsiTheme="minorHAnsi" w:cstheme="minorBidi"/>
          <w:b w:val="0"/>
          <w:sz w:val="22"/>
          <w:lang w:eastAsia="en-US"/>
        </w:rPr>
      </w:pPr>
      <w:hyperlink w:anchor="_Toc490214814" w:history="1">
        <w:r w:rsidR="007355BA" w:rsidRPr="00D319C6">
          <w:rPr>
            <w:rStyle w:val="Hyperlink"/>
          </w:rPr>
          <w:t>Proposal 4</w:t>
        </w:r>
        <w:r w:rsidR="007355BA">
          <w:rPr>
            <w:rFonts w:asciiTheme="minorHAnsi" w:eastAsiaTheme="minorEastAsia" w:hAnsiTheme="minorHAnsi" w:cstheme="minorBidi"/>
            <w:b w:val="0"/>
            <w:sz w:val="22"/>
            <w:lang w:eastAsia="en-US"/>
          </w:rPr>
          <w:tab/>
        </w:r>
        <w:r w:rsidR="007355BA" w:rsidRPr="00D319C6">
          <w:rPr>
            <w:rStyle w:val="Hyperlink"/>
          </w:rPr>
          <w:t>NR support beam indication for PDCCH using DCI, in addition to configuration via MAC CE and RRC.</w:t>
        </w:r>
      </w:hyperlink>
    </w:p>
    <w:p w14:paraId="60B357CF" w14:textId="07623D71" w:rsidR="00C01F33" w:rsidRPr="00790B99" w:rsidRDefault="007355BA" w:rsidP="00E5689D">
      <w:pPr>
        <w:pStyle w:val="BodyText"/>
        <w:rPr>
          <w:b/>
          <w:bCs/>
        </w:rPr>
      </w:pPr>
      <w:r>
        <w:rPr>
          <w:b/>
          <w:bCs/>
        </w:rPr>
        <w:fldChar w:fldCharType="end"/>
      </w:r>
    </w:p>
    <w:p w14:paraId="5B3C850D" w14:textId="77777777" w:rsidR="00F507D1" w:rsidRPr="00CE0424" w:rsidRDefault="00F507D1" w:rsidP="00CE0424">
      <w:pPr>
        <w:pStyle w:val="Heading1"/>
      </w:pPr>
      <w:bookmarkStart w:id="29" w:name="_In-sequence_SDU_delivery"/>
      <w:bookmarkEnd w:id="29"/>
      <w:r w:rsidRPr="00CE0424">
        <w:t>References</w:t>
      </w:r>
    </w:p>
    <w:p w14:paraId="3BC9304B" w14:textId="208CCDE4" w:rsidR="003A7EF3" w:rsidRPr="00CE4645" w:rsidRDefault="00310FFF" w:rsidP="00CE0424">
      <w:pPr>
        <w:pStyle w:val="Reference"/>
      </w:pPr>
      <w:bookmarkStart w:id="30" w:name="_Ref485367376"/>
      <w:r w:rsidRPr="00CE4645">
        <w:t>R1-171</w:t>
      </w:r>
      <w:r w:rsidR="00CE4645" w:rsidRPr="00CE4645">
        <w:t>4298</w:t>
      </w:r>
      <w:r w:rsidR="00220DD8" w:rsidRPr="00CE4645">
        <w:t xml:space="preserve">, </w:t>
      </w:r>
      <w:r w:rsidR="00CE4645" w:rsidRPr="00CE4645">
        <w:t>“Performance</w:t>
      </w:r>
      <w:r w:rsidR="004061B6" w:rsidRPr="00CE4645">
        <w:t xml:space="preserve"> </w:t>
      </w:r>
      <w:r w:rsidR="00CE4645" w:rsidRPr="00CE4645">
        <w:t xml:space="preserve">of baseline </w:t>
      </w:r>
      <w:r w:rsidRPr="00CE4645">
        <w:t xml:space="preserve">beam management,” Ericsson, </w:t>
      </w:r>
      <w:r w:rsidR="00086239" w:rsidRPr="00CE4645">
        <w:t>RAN1#90</w:t>
      </w:r>
      <w:r w:rsidR="00220DD8" w:rsidRPr="00CE4645">
        <w:t>,</w:t>
      </w:r>
      <w:r w:rsidRPr="00CE4645">
        <w:t xml:space="preserve"> </w:t>
      </w:r>
      <w:r w:rsidR="00086239" w:rsidRPr="00CE4645">
        <w:t>Prague, August</w:t>
      </w:r>
      <w:r w:rsidRPr="00CE4645">
        <w:t xml:space="preserve"> 2017</w:t>
      </w:r>
      <w:bookmarkEnd w:id="30"/>
    </w:p>
    <w:p w14:paraId="4AE6FEE7" w14:textId="7AAA2BC7" w:rsidR="000D598D" w:rsidRPr="00CE4645" w:rsidRDefault="000D598D" w:rsidP="00CE4645">
      <w:pPr>
        <w:pStyle w:val="Reference"/>
      </w:pPr>
      <w:bookmarkStart w:id="31" w:name="_Ref485367791"/>
      <w:r w:rsidRPr="00CE4645">
        <w:t>R1-171</w:t>
      </w:r>
      <w:r w:rsidR="005D2EC8">
        <w:t>4291</w:t>
      </w:r>
      <w:r w:rsidRPr="00CE4645">
        <w:t>, “</w:t>
      </w:r>
      <w:r w:rsidR="00CE4645" w:rsidRPr="00CE4645">
        <w:t>DL beam indication for periodic and aperiodic reference signals</w:t>
      </w:r>
      <w:r w:rsidRPr="00CE4645">
        <w:t xml:space="preserve">,” Ericsson, </w:t>
      </w:r>
      <w:bookmarkEnd w:id="31"/>
      <w:r w:rsidR="00086239" w:rsidRPr="00CE4645">
        <w:t>RAN1#90, Prague, August 2017</w:t>
      </w:r>
    </w:p>
    <w:p w14:paraId="3945F565" w14:textId="3DF90F15" w:rsidR="00437932" w:rsidRPr="00CE4645" w:rsidRDefault="00437932" w:rsidP="00437932">
      <w:pPr>
        <w:pStyle w:val="Reference"/>
      </w:pPr>
      <w:bookmarkStart w:id="32" w:name="_Ref490208846"/>
      <w:r w:rsidRPr="00CE4645">
        <w:t>R1-1711023, “Analysis of beam indication signalling options,” Ericsson, RAN1#89ah, Qingdao, June 2017</w:t>
      </w:r>
      <w:bookmarkEnd w:id="32"/>
    </w:p>
    <w:p w14:paraId="16C47E3C" w14:textId="4A3D3FF1" w:rsidR="00165BCD" w:rsidRPr="00CE4645" w:rsidRDefault="00165BCD" w:rsidP="00165BCD">
      <w:pPr>
        <w:pStyle w:val="Reference"/>
      </w:pPr>
      <w:bookmarkStart w:id="33" w:name="_Ref490213825"/>
      <w:r w:rsidRPr="00CE4645">
        <w:t>3GPP TS 36.213 V14.3.0, “Physical layer procedures”</w:t>
      </w:r>
      <w:bookmarkEnd w:id="33"/>
    </w:p>
    <w:sectPr w:rsidR="00165BCD" w:rsidRPr="00CE4645" w:rsidSect="00C02A4C">
      <w:headerReference w:type="even" r:id="rId26"/>
      <w:footerReference w:type="default" r:id="rId27"/>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6E1E2F" w14:textId="77777777" w:rsidR="00341599" w:rsidRDefault="00341599">
      <w:r>
        <w:separator/>
      </w:r>
    </w:p>
  </w:endnote>
  <w:endnote w:type="continuationSeparator" w:id="0">
    <w:p w14:paraId="4E22EF9E" w14:textId="77777777" w:rsidR="00341599" w:rsidRDefault="003415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6BC52E73" w:rsidR="007355BA" w:rsidRDefault="007355B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06E6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06E63">
      <w:rPr>
        <w:rStyle w:val="PageNumber"/>
      </w:rPr>
      <w:t>10</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407EEC" w14:textId="77777777" w:rsidR="00341599" w:rsidRDefault="00341599">
      <w:r>
        <w:separator/>
      </w:r>
    </w:p>
  </w:footnote>
  <w:footnote w:type="continuationSeparator" w:id="0">
    <w:p w14:paraId="6ABBB396" w14:textId="77777777" w:rsidR="00341599" w:rsidRDefault="003415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77777777" w:rsidR="007355BA" w:rsidRDefault="007355B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6F2696D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11011DF"/>
    <w:multiLevelType w:val="hybridMultilevel"/>
    <w:tmpl w:val="8A566B4E"/>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A44CFE"/>
    <w:multiLevelType w:val="hybridMultilevel"/>
    <w:tmpl w:val="C71C34BA"/>
    <w:lvl w:ilvl="0" w:tplc="04090001">
      <w:start w:val="1"/>
      <w:numFmt w:val="bullet"/>
      <w:lvlText w:val=""/>
      <w:lvlJc w:val="left"/>
      <w:pPr>
        <w:tabs>
          <w:tab w:val="num" w:pos="720"/>
        </w:tabs>
        <w:ind w:left="720" w:hanging="360"/>
      </w:pPr>
      <w:rPr>
        <w:rFonts w:ascii="Symbol" w:hAnsi="Symbol" w:hint="default"/>
      </w:rPr>
    </w:lvl>
    <w:lvl w:ilvl="1" w:tplc="5B7AE098">
      <w:start w:val="78"/>
      <w:numFmt w:val="bullet"/>
      <w:lvlText w:val="–"/>
      <w:lvlJc w:val="left"/>
      <w:pPr>
        <w:tabs>
          <w:tab w:val="num" w:pos="1440"/>
        </w:tabs>
        <w:ind w:left="1440" w:hanging="360"/>
      </w:pPr>
      <w:rPr>
        <w:rFonts w:ascii="Ericsson Capital TT" w:hAnsi="Ericsson Capital TT" w:hint="default"/>
      </w:rPr>
    </w:lvl>
    <w:lvl w:ilvl="2" w:tplc="CC987294">
      <w:start w:val="1"/>
      <w:numFmt w:val="bullet"/>
      <w:lvlText w:val="›"/>
      <w:lvlJc w:val="left"/>
      <w:pPr>
        <w:tabs>
          <w:tab w:val="num" w:pos="2160"/>
        </w:tabs>
        <w:ind w:left="2160" w:hanging="360"/>
      </w:pPr>
      <w:rPr>
        <w:rFonts w:ascii="Arial" w:hAnsi="Arial" w:hint="default"/>
      </w:rPr>
    </w:lvl>
    <w:lvl w:ilvl="3" w:tplc="1152B47A">
      <w:start w:val="1"/>
      <w:numFmt w:val="bullet"/>
      <w:lvlText w:val="›"/>
      <w:lvlJc w:val="left"/>
      <w:pPr>
        <w:tabs>
          <w:tab w:val="num" w:pos="2880"/>
        </w:tabs>
        <w:ind w:left="2880" w:hanging="360"/>
      </w:pPr>
      <w:rPr>
        <w:rFonts w:ascii="Arial" w:hAnsi="Arial" w:hint="default"/>
      </w:rPr>
    </w:lvl>
    <w:lvl w:ilvl="4" w:tplc="47F60F5A">
      <w:start w:val="1"/>
      <w:numFmt w:val="bullet"/>
      <w:lvlText w:val="›"/>
      <w:lvlJc w:val="left"/>
      <w:pPr>
        <w:tabs>
          <w:tab w:val="num" w:pos="3600"/>
        </w:tabs>
        <w:ind w:left="3600" w:hanging="360"/>
      </w:pPr>
      <w:rPr>
        <w:rFonts w:ascii="Arial" w:hAnsi="Arial" w:hint="default"/>
      </w:rPr>
    </w:lvl>
    <w:lvl w:ilvl="5" w:tplc="55E6D9AE" w:tentative="1">
      <w:start w:val="1"/>
      <w:numFmt w:val="bullet"/>
      <w:lvlText w:val="›"/>
      <w:lvlJc w:val="left"/>
      <w:pPr>
        <w:tabs>
          <w:tab w:val="num" w:pos="4320"/>
        </w:tabs>
        <w:ind w:left="4320" w:hanging="360"/>
      </w:pPr>
      <w:rPr>
        <w:rFonts w:ascii="Arial" w:hAnsi="Arial" w:hint="default"/>
      </w:rPr>
    </w:lvl>
    <w:lvl w:ilvl="6" w:tplc="98D2296E" w:tentative="1">
      <w:start w:val="1"/>
      <w:numFmt w:val="bullet"/>
      <w:lvlText w:val="›"/>
      <w:lvlJc w:val="left"/>
      <w:pPr>
        <w:tabs>
          <w:tab w:val="num" w:pos="5040"/>
        </w:tabs>
        <w:ind w:left="5040" w:hanging="360"/>
      </w:pPr>
      <w:rPr>
        <w:rFonts w:ascii="Arial" w:hAnsi="Arial" w:hint="default"/>
      </w:rPr>
    </w:lvl>
    <w:lvl w:ilvl="7" w:tplc="EF10D7CE" w:tentative="1">
      <w:start w:val="1"/>
      <w:numFmt w:val="bullet"/>
      <w:lvlText w:val="›"/>
      <w:lvlJc w:val="left"/>
      <w:pPr>
        <w:tabs>
          <w:tab w:val="num" w:pos="5760"/>
        </w:tabs>
        <w:ind w:left="5760" w:hanging="360"/>
      </w:pPr>
      <w:rPr>
        <w:rFonts w:ascii="Arial" w:hAnsi="Arial" w:hint="default"/>
      </w:rPr>
    </w:lvl>
    <w:lvl w:ilvl="8" w:tplc="B77CC0F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6497218"/>
    <w:multiLevelType w:val="hybridMultilevel"/>
    <w:tmpl w:val="9D5E9FFE"/>
    <w:lvl w:ilvl="0" w:tplc="588A015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4"/>
  </w:num>
  <w:num w:numId="3">
    <w:abstractNumId w:val="10"/>
  </w:num>
  <w:num w:numId="4">
    <w:abstractNumId w:val="11"/>
  </w:num>
  <w:num w:numId="5">
    <w:abstractNumId w:val="7"/>
  </w:num>
  <w:num w:numId="6">
    <w:abstractNumId w:val="12"/>
  </w:num>
  <w:num w:numId="7">
    <w:abstractNumId w:val="17"/>
  </w:num>
  <w:num w:numId="8">
    <w:abstractNumId w:val="8"/>
  </w:num>
  <w:num w:numId="9">
    <w:abstractNumId w:val="6"/>
  </w:num>
  <w:num w:numId="10">
    <w:abstractNumId w:val="2"/>
  </w:num>
  <w:num w:numId="11">
    <w:abstractNumId w:val="1"/>
  </w:num>
  <w:num w:numId="12">
    <w:abstractNumId w:val="0"/>
  </w:num>
  <w:num w:numId="13">
    <w:abstractNumId w:val="15"/>
  </w:num>
  <w:num w:numId="14">
    <w:abstractNumId w:val="9"/>
  </w:num>
  <w:num w:numId="15">
    <w:abstractNumId w:val="13"/>
  </w:num>
  <w:num w:numId="16">
    <w:abstractNumId w:val="4"/>
  </w:num>
  <w:num w:numId="17">
    <w:abstractNumId w:val="16"/>
  </w:num>
  <w:num w:numId="18">
    <w:abstractNumId w:val="15"/>
    <w:lvlOverride w:ilvl="0">
      <w:startOverride w:val="1"/>
    </w:lvlOverride>
  </w:num>
  <w:num w:numId="19">
    <w:abstractNumId w:val="10"/>
    <w:lvlOverride w:ilvl="0">
      <w:startOverride w:val="1"/>
    </w:lvlOverride>
  </w:num>
  <w:num w:numId="20">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0" w:nlCheck="1" w:checkStyle="0"/>
  <w:activeWritingStyle w:appName="MSWord" w:lang="en-GB" w:vendorID="64" w:dllVersion="0" w:nlCheck="1" w:checkStyle="0"/>
  <w:activeWritingStyle w:appName="MSWord" w:lang="de-DE" w:vendorID="64" w:dllVersion="0" w:nlCheck="1" w:checkStyle="1"/>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832"/>
    <w:rsid w:val="000006E1"/>
    <w:rsid w:val="00002A37"/>
    <w:rsid w:val="00003F5E"/>
    <w:rsid w:val="00006446"/>
    <w:rsid w:val="00006896"/>
    <w:rsid w:val="00006E63"/>
    <w:rsid w:val="00007CDC"/>
    <w:rsid w:val="00011B28"/>
    <w:rsid w:val="00015D15"/>
    <w:rsid w:val="0002564D"/>
    <w:rsid w:val="00025ECA"/>
    <w:rsid w:val="00030B30"/>
    <w:rsid w:val="000325B8"/>
    <w:rsid w:val="00032EAA"/>
    <w:rsid w:val="00034C15"/>
    <w:rsid w:val="00036BA1"/>
    <w:rsid w:val="00042009"/>
    <w:rsid w:val="000422E2"/>
    <w:rsid w:val="00042F22"/>
    <w:rsid w:val="000444EF"/>
    <w:rsid w:val="00044E8C"/>
    <w:rsid w:val="00052A07"/>
    <w:rsid w:val="000534E3"/>
    <w:rsid w:val="0005606A"/>
    <w:rsid w:val="00057117"/>
    <w:rsid w:val="000616E7"/>
    <w:rsid w:val="0006487E"/>
    <w:rsid w:val="00065E1A"/>
    <w:rsid w:val="000724AF"/>
    <w:rsid w:val="00074808"/>
    <w:rsid w:val="00077E5F"/>
    <w:rsid w:val="0008036A"/>
    <w:rsid w:val="00081AE6"/>
    <w:rsid w:val="000855EB"/>
    <w:rsid w:val="00085B52"/>
    <w:rsid w:val="00086239"/>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37CA"/>
    <w:rsid w:val="000D4797"/>
    <w:rsid w:val="000D598D"/>
    <w:rsid w:val="000E0527"/>
    <w:rsid w:val="000E1E92"/>
    <w:rsid w:val="000E55D9"/>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7562"/>
    <w:rsid w:val="00147A41"/>
    <w:rsid w:val="00151E23"/>
    <w:rsid w:val="001526E0"/>
    <w:rsid w:val="0015373E"/>
    <w:rsid w:val="001551B5"/>
    <w:rsid w:val="001659C1"/>
    <w:rsid w:val="00165BCD"/>
    <w:rsid w:val="00170EAC"/>
    <w:rsid w:val="00173A8E"/>
    <w:rsid w:val="0018143F"/>
    <w:rsid w:val="0018360D"/>
    <w:rsid w:val="00183E8E"/>
    <w:rsid w:val="00190AC1"/>
    <w:rsid w:val="0019341A"/>
    <w:rsid w:val="00197DF9"/>
    <w:rsid w:val="001A1987"/>
    <w:rsid w:val="001A2564"/>
    <w:rsid w:val="001A6173"/>
    <w:rsid w:val="001A6CBA"/>
    <w:rsid w:val="001B0D97"/>
    <w:rsid w:val="001B5A5D"/>
    <w:rsid w:val="001C1CE5"/>
    <w:rsid w:val="001C3CEB"/>
    <w:rsid w:val="001C3D2A"/>
    <w:rsid w:val="001C707A"/>
    <w:rsid w:val="001D51BA"/>
    <w:rsid w:val="001D6342"/>
    <w:rsid w:val="001D6D53"/>
    <w:rsid w:val="001E2560"/>
    <w:rsid w:val="001E58E2"/>
    <w:rsid w:val="001E7AED"/>
    <w:rsid w:val="001F3916"/>
    <w:rsid w:val="001F54C5"/>
    <w:rsid w:val="001F5EF8"/>
    <w:rsid w:val="001F662C"/>
    <w:rsid w:val="001F7074"/>
    <w:rsid w:val="00200490"/>
    <w:rsid w:val="00201F3A"/>
    <w:rsid w:val="00203F96"/>
    <w:rsid w:val="002069B2"/>
    <w:rsid w:val="00207FA3"/>
    <w:rsid w:val="00214DA8"/>
    <w:rsid w:val="00215423"/>
    <w:rsid w:val="002158FA"/>
    <w:rsid w:val="002202C9"/>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7743F"/>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3105"/>
    <w:rsid w:val="002C41E6"/>
    <w:rsid w:val="002C68E0"/>
    <w:rsid w:val="002D071A"/>
    <w:rsid w:val="002D34B2"/>
    <w:rsid w:val="002D7637"/>
    <w:rsid w:val="002E17F2"/>
    <w:rsid w:val="002E7CAE"/>
    <w:rsid w:val="002F2771"/>
    <w:rsid w:val="002F37A9"/>
    <w:rsid w:val="002F6288"/>
    <w:rsid w:val="00301CE6"/>
    <w:rsid w:val="0030256B"/>
    <w:rsid w:val="0030501F"/>
    <w:rsid w:val="00306665"/>
    <w:rsid w:val="00307BA1"/>
    <w:rsid w:val="00310FFF"/>
    <w:rsid w:val="00311702"/>
    <w:rsid w:val="00311E82"/>
    <w:rsid w:val="00313FD6"/>
    <w:rsid w:val="003143BD"/>
    <w:rsid w:val="003203ED"/>
    <w:rsid w:val="00322C9F"/>
    <w:rsid w:val="00324D23"/>
    <w:rsid w:val="00327997"/>
    <w:rsid w:val="00331751"/>
    <w:rsid w:val="00331B7B"/>
    <w:rsid w:val="00334579"/>
    <w:rsid w:val="00335858"/>
    <w:rsid w:val="00336BDA"/>
    <w:rsid w:val="00341599"/>
    <w:rsid w:val="00342BD7"/>
    <w:rsid w:val="00346DB5"/>
    <w:rsid w:val="003477B1"/>
    <w:rsid w:val="00356A14"/>
    <w:rsid w:val="00357380"/>
    <w:rsid w:val="003602D9"/>
    <w:rsid w:val="003604CE"/>
    <w:rsid w:val="00365018"/>
    <w:rsid w:val="00370E47"/>
    <w:rsid w:val="003742AC"/>
    <w:rsid w:val="00374ADB"/>
    <w:rsid w:val="00377CE1"/>
    <w:rsid w:val="00385BF0"/>
    <w:rsid w:val="00386F46"/>
    <w:rsid w:val="003939FF"/>
    <w:rsid w:val="003A0E41"/>
    <w:rsid w:val="003A2223"/>
    <w:rsid w:val="003A2A0F"/>
    <w:rsid w:val="003A45A1"/>
    <w:rsid w:val="003A5B0A"/>
    <w:rsid w:val="003A6BAC"/>
    <w:rsid w:val="003A7EF3"/>
    <w:rsid w:val="003B159C"/>
    <w:rsid w:val="003B1C91"/>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4FC4"/>
    <w:rsid w:val="003F6BBE"/>
    <w:rsid w:val="004000E8"/>
    <w:rsid w:val="00402E2B"/>
    <w:rsid w:val="004030BD"/>
    <w:rsid w:val="004033B5"/>
    <w:rsid w:val="004050EA"/>
    <w:rsid w:val="0040512B"/>
    <w:rsid w:val="00405CA5"/>
    <w:rsid w:val="004061B6"/>
    <w:rsid w:val="00407CD3"/>
    <w:rsid w:val="00410134"/>
    <w:rsid w:val="00410B72"/>
    <w:rsid w:val="00410F18"/>
    <w:rsid w:val="00411CBD"/>
    <w:rsid w:val="0041263E"/>
    <w:rsid w:val="00413AAC"/>
    <w:rsid w:val="00413E92"/>
    <w:rsid w:val="00421105"/>
    <w:rsid w:val="004242F4"/>
    <w:rsid w:val="004266AE"/>
    <w:rsid w:val="00427248"/>
    <w:rsid w:val="00437447"/>
    <w:rsid w:val="00437932"/>
    <w:rsid w:val="00441782"/>
    <w:rsid w:val="00441A92"/>
    <w:rsid w:val="00444F56"/>
    <w:rsid w:val="00446488"/>
    <w:rsid w:val="004506C8"/>
    <w:rsid w:val="004517AA"/>
    <w:rsid w:val="00452CAC"/>
    <w:rsid w:val="00457565"/>
    <w:rsid w:val="00457B71"/>
    <w:rsid w:val="00465ABC"/>
    <w:rsid w:val="004669E2"/>
    <w:rsid w:val="00470C31"/>
    <w:rsid w:val="004734D0"/>
    <w:rsid w:val="0047556B"/>
    <w:rsid w:val="00476D29"/>
    <w:rsid w:val="00477768"/>
    <w:rsid w:val="00492BC5"/>
    <w:rsid w:val="004964F1"/>
    <w:rsid w:val="004A16BC"/>
    <w:rsid w:val="004A2B94"/>
    <w:rsid w:val="004B5E78"/>
    <w:rsid w:val="004B7C0C"/>
    <w:rsid w:val="004C3898"/>
    <w:rsid w:val="004D36B1"/>
    <w:rsid w:val="004D7EBD"/>
    <w:rsid w:val="004E2680"/>
    <w:rsid w:val="004E28F9"/>
    <w:rsid w:val="004E462E"/>
    <w:rsid w:val="004E56DC"/>
    <w:rsid w:val="004E76F4"/>
    <w:rsid w:val="004F0B4E"/>
    <w:rsid w:val="004F0B6C"/>
    <w:rsid w:val="004F2078"/>
    <w:rsid w:val="004F4DA3"/>
    <w:rsid w:val="004F56AE"/>
    <w:rsid w:val="00506557"/>
    <w:rsid w:val="0050677A"/>
    <w:rsid w:val="005108D8"/>
    <w:rsid w:val="005116F9"/>
    <w:rsid w:val="00514E9E"/>
    <w:rsid w:val="005153A7"/>
    <w:rsid w:val="005219CF"/>
    <w:rsid w:val="00534B59"/>
    <w:rsid w:val="00536759"/>
    <w:rsid w:val="00537C62"/>
    <w:rsid w:val="00546970"/>
    <w:rsid w:val="00554192"/>
    <w:rsid w:val="00554E19"/>
    <w:rsid w:val="005575BA"/>
    <w:rsid w:val="0056121F"/>
    <w:rsid w:val="00572505"/>
    <w:rsid w:val="00575DA6"/>
    <w:rsid w:val="00582809"/>
    <w:rsid w:val="00583D71"/>
    <w:rsid w:val="0058535F"/>
    <w:rsid w:val="0058798C"/>
    <w:rsid w:val="005900FA"/>
    <w:rsid w:val="005935A4"/>
    <w:rsid w:val="005948C2"/>
    <w:rsid w:val="00595DCA"/>
    <w:rsid w:val="0059779B"/>
    <w:rsid w:val="005A209A"/>
    <w:rsid w:val="005A662D"/>
    <w:rsid w:val="005B35D7"/>
    <w:rsid w:val="005B392A"/>
    <w:rsid w:val="005B3AA3"/>
    <w:rsid w:val="005B6F83"/>
    <w:rsid w:val="005C180D"/>
    <w:rsid w:val="005C34F0"/>
    <w:rsid w:val="005C74FB"/>
    <w:rsid w:val="005D1602"/>
    <w:rsid w:val="005D2EC8"/>
    <w:rsid w:val="005E385F"/>
    <w:rsid w:val="005E5B81"/>
    <w:rsid w:val="005F2CB1"/>
    <w:rsid w:val="005F3025"/>
    <w:rsid w:val="005F618C"/>
    <w:rsid w:val="005F70BD"/>
    <w:rsid w:val="0060283C"/>
    <w:rsid w:val="00604F14"/>
    <w:rsid w:val="00611B83"/>
    <w:rsid w:val="00612502"/>
    <w:rsid w:val="00613257"/>
    <w:rsid w:val="00620A71"/>
    <w:rsid w:val="00620D80"/>
    <w:rsid w:val="006234A6"/>
    <w:rsid w:val="006270F3"/>
    <w:rsid w:val="006270F4"/>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1F5"/>
    <w:rsid w:val="00670922"/>
    <w:rsid w:val="00670BE1"/>
    <w:rsid w:val="0067218F"/>
    <w:rsid w:val="006741F2"/>
    <w:rsid w:val="00674CC3"/>
    <w:rsid w:val="00675C72"/>
    <w:rsid w:val="006771F9"/>
    <w:rsid w:val="006776D7"/>
    <w:rsid w:val="00681003"/>
    <w:rsid w:val="006817C9"/>
    <w:rsid w:val="00683ECE"/>
    <w:rsid w:val="006879F6"/>
    <w:rsid w:val="00695FC2"/>
    <w:rsid w:val="00696949"/>
    <w:rsid w:val="00697052"/>
    <w:rsid w:val="006A46FB"/>
    <w:rsid w:val="006A5E28"/>
    <w:rsid w:val="006A6585"/>
    <w:rsid w:val="006A697B"/>
    <w:rsid w:val="006A7AFF"/>
    <w:rsid w:val="006B08C1"/>
    <w:rsid w:val="006B1816"/>
    <w:rsid w:val="006B2099"/>
    <w:rsid w:val="006B50CF"/>
    <w:rsid w:val="006C03B8"/>
    <w:rsid w:val="006C5EC9"/>
    <w:rsid w:val="006C6059"/>
    <w:rsid w:val="006C7522"/>
    <w:rsid w:val="006D6F08"/>
    <w:rsid w:val="006E062C"/>
    <w:rsid w:val="006E1514"/>
    <w:rsid w:val="006E1A69"/>
    <w:rsid w:val="006E2288"/>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55BA"/>
    <w:rsid w:val="007362A6"/>
    <w:rsid w:val="00736D7D"/>
    <w:rsid w:val="00737FB0"/>
    <w:rsid w:val="00740E58"/>
    <w:rsid w:val="007445A0"/>
    <w:rsid w:val="0074524B"/>
    <w:rsid w:val="00747D8B"/>
    <w:rsid w:val="00751228"/>
    <w:rsid w:val="007571E1"/>
    <w:rsid w:val="007604B2"/>
    <w:rsid w:val="00765281"/>
    <w:rsid w:val="00766BAD"/>
    <w:rsid w:val="007755F2"/>
    <w:rsid w:val="00776971"/>
    <w:rsid w:val="00777D37"/>
    <w:rsid w:val="0078046D"/>
    <w:rsid w:val="0078177E"/>
    <w:rsid w:val="0078304C"/>
    <w:rsid w:val="00783673"/>
    <w:rsid w:val="00785490"/>
    <w:rsid w:val="00790B99"/>
    <w:rsid w:val="007925EA"/>
    <w:rsid w:val="00793CD8"/>
    <w:rsid w:val="00795C92"/>
    <w:rsid w:val="00796231"/>
    <w:rsid w:val="007A1CB3"/>
    <w:rsid w:val="007A306F"/>
    <w:rsid w:val="007A43A6"/>
    <w:rsid w:val="007A58A6"/>
    <w:rsid w:val="007B3D2D"/>
    <w:rsid w:val="007B50AE"/>
    <w:rsid w:val="007B51DF"/>
    <w:rsid w:val="007B7374"/>
    <w:rsid w:val="007C0520"/>
    <w:rsid w:val="007C05DD"/>
    <w:rsid w:val="007C3D18"/>
    <w:rsid w:val="007C60BF"/>
    <w:rsid w:val="007C6A07"/>
    <w:rsid w:val="007C75A1"/>
    <w:rsid w:val="007C77A5"/>
    <w:rsid w:val="007D04E5"/>
    <w:rsid w:val="007D5901"/>
    <w:rsid w:val="007D7526"/>
    <w:rsid w:val="007E4610"/>
    <w:rsid w:val="007E4715"/>
    <w:rsid w:val="007E505B"/>
    <w:rsid w:val="007E7091"/>
    <w:rsid w:val="007F29FE"/>
    <w:rsid w:val="007F75D5"/>
    <w:rsid w:val="008014CF"/>
    <w:rsid w:val="00803FAE"/>
    <w:rsid w:val="0080605F"/>
    <w:rsid w:val="0080683A"/>
    <w:rsid w:val="00806EE7"/>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863F3"/>
    <w:rsid w:val="008948D8"/>
    <w:rsid w:val="00894A88"/>
    <w:rsid w:val="00895386"/>
    <w:rsid w:val="008A0FC9"/>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20AF"/>
    <w:rsid w:val="008C4958"/>
    <w:rsid w:val="008C4BAA"/>
    <w:rsid w:val="008C6AE8"/>
    <w:rsid w:val="008C7573"/>
    <w:rsid w:val="008D1D5F"/>
    <w:rsid w:val="008D34F1"/>
    <w:rsid w:val="008D39D8"/>
    <w:rsid w:val="008D6D1A"/>
    <w:rsid w:val="008E065E"/>
    <w:rsid w:val="008E0927"/>
    <w:rsid w:val="008E1909"/>
    <w:rsid w:val="008E583E"/>
    <w:rsid w:val="008E7E7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36951"/>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3A26"/>
    <w:rsid w:val="0097493A"/>
    <w:rsid w:val="0097603D"/>
    <w:rsid w:val="00976949"/>
    <w:rsid w:val="009801D6"/>
    <w:rsid w:val="00980477"/>
    <w:rsid w:val="00985253"/>
    <w:rsid w:val="009853B3"/>
    <w:rsid w:val="00985BFD"/>
    <w:rsid w:val="00990630"/>
    <w:rsid w:val="00991761"/>
    <w:rsid w:val="00994DCA"/>
    <w:rsid w:val="009960EC"/>
    <w:rsid w:val="009970DD"/>
    <w:rsid w:val="00997CB2"/>
    <w:rsid w:val="009A0FBA"/>
    <w:rsid w:val="009A1601"/>
    <w:rsid w:val="009A18A7"/>
    <w:rsid w:val="009A19F9"/>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60E"/>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46DB"/>
    <w:rsid w:val="00A657D7"/>
    <w:rsid w:val="00A660AC"/>
    <w:rsid w:val="00A67E6C"/>
    <w:rsid w:val="00A71B99"/>
    <w:rsid w:val="00A72730"/>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5084"/>
    <w:rsid w:val="00B157F9"/>
    <w:rsid w:val="00B20256"/>
    <w:rsid w:val="00B20D09"/>
    <w:rsid w:val="00B217FA"/>
    <w:rsid w:val="00B2763F"/>
    <w:rsid w:val="00B27AAC"/>
    <w:rsid w:val="00B30929"/>
    <w:rsid w:val="00B372AA"/>
    <w:rsid w:val="00B40445"/>
    <w:rsid w:val="00B41888"/>
    <w:rsid w:val="00B45A52"/>
    <w:rsid w:val="00B46175"/>
    <w:rsid w:val="00B47220"/>
    <w:rsid w:val="00B664C7"/>
    <w:rsid w:val="00B739F6"/>
    <w:rsid w:val="00B7451E"/>
    <w:rsid w:val="00B75A51"/>
    <w:rsid w:val="00B81A6C"/>
    <w:rsid w:val="00B84395"/>
    <w:rsid w:val="00B85DE5"/>
    <w:rsid w:val="00B90F73"/>
    <w:rsid w:val="00B93B59"/>
    <w:rsid w:val="00B9406A"/>
    <w:rsid w:val="00BA2280"/>
    <w:rsid w:val="00BA2A08"/>
    <w:rsid w:val="00BA56D2"/>
    <w:rsid w:val="00BA76E0"/>
    <w:rsid w:val="00BB2A25"/>
    <w:rsid w:val="00BB51E9"/>
    <w:rsid w:val="00BC0FDC"/>
    <w:rsid w:val="00BC3053"/>
    <w:rsid w:val="00BC4ABB"/>
    <w:rsid w:val="00BC4D2E"/>
    <w:rsid w:val="00BC6463"/>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2CA0"/>
    <w:rsid w:val="00C279B5"/>
    <w:rsid w:val="00C27C45"/>
    <w:rsid w:val="00C3719D"/>
    <w:rsid w:val="00C41949"/>
    <w:rsid w:val="00C47715"/>
    <w:rsid w:val="00C54995"/>
    <w:rsid w:val="00C54D41"/>
    <w:rsid w:val="00C60783"/>
    <w:rsid w:val="00C64672"/>
    <w:rsid w:val="00C70697"/>
    <w:rsid w:val="00C72EF4"/>
    <w:rsid w:val="00C75D2F"/>
    <w:rsid w:val="00C767BE"/>
    <w:rsid w:val="00C76E3C"/>
    <w:rsid w:val="00C80F39"/>
    <w:rsid w:val="00C81568"/>
    <w:rsid w:val="00C9027A"/>
    <w:rsid w:val="00C9068E"/>
    <w:rsid w:val="00C92CEB"/>
    <w:rsid w:val="00C93C4B"/>
    <w:rsid w:val="00C944AB"/>
    <w:rsid w:val="00C95B40"/>
    <w:rsid w:val="00CA01E3"/>
    <w:rsid w:val="00CA1068"/>
    <w:rsid w:val="00CA1ED8"/>
    <w:rsid w:val="00CA2417"/>
    <w:rsid w:val="00CB1F63"/>
    <w:rsid w:val="00CB7170"/>
    <w:rsid w:val="00CC040E"/>
    <w:rsid w:val="00CC111F"/>
    <w:rsid w:val="00CC2011"/>
    <w:rsid w:val="00CC3EA0"/>
    <w:rsid w:val="00CC7B45"/>
    <w:rsid w:val="00CD1188"/>
    <w:rsid w:val="00CD2ED1"/>
    <w:rsid w:val="00CD337B"/>
    <w:rsid w:val="00CE0424"/>
    <w:rsid w:val="00CE4645"/>
    <w:rsid w:val="00CE5E5D"/>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02736"/>
    <w:rsid w:val="00E110E7"/>
    <w:rsid w:val="00E11B20"/>
    <w:rsid w:val="00E17FA2"/>
    <w:rsid w:val="00E22330"/>
    <w:rsid w:val="00E30B5A"/>
    <w:rsid w:val="00E3123D"/>
    <w:rsid w:val="00E31256"/>
    <w:rsid w:val="00E31461"/>
    <w:rsid w:val="00E31D43"/>
    <w:rsid w:val="00E32608"/>
    <w:rsid w:val="00E34188"/>
    <w:rsid w:val="00E34B6E"/>
    <w:rsid w:val="00E35559"/>
    <w:rsid w:val="00E365E3"/>
    <w:rsid w:val="00E3723A"/>
    <w:rsid w:val="00E37860"/>
    <w:rsid w:val="00E446F1"/>
    <w:rsid w:val="00E46886"/>
    <w:rsid w:val="00E47AEF"/>
    <w:rsid w:val="00E53B75"/>
    <w:rsid w:val="00E54E3B"/>
    <w:rsid w:val="00E5689D"/>
    <w:rsid w:val="00E57565"/>
    <w:rsid w:val="00E63838"/>
    <w:rsid w:val="00E64434"/>
    <w:rsid w:val="00E64B80"/>
    <w:rsid w:val="00E67C51"/>
    <w:rsid w:val="00E71229"/>
    <w:rsid w:val="00E72EFC"/>
    <w:rsid w:val="00E758EC"/>
    <w:rsid w:val="00E764E1"/>
    <w:rsid w:val="00E8234C"/>
    <w:rsid w:val="00E83AA9"/>
    <w:rsid w:val="00E85928"/>
    <w:rsid w:val="00E87822"/>
    <w:rsid w:val="00E90395"/>
    <w:rsid w:val="00E90E49"/>
    <w:rsid w:val="00E917F9"/>
    <w:rsid w:val="00E9291C"/>
    <w:rsid w:val="00E93FFE"/>
    <w:rsid w:val="00E94F8A"/>
    <w:rsid w:val="00EA27CA"/>
    <w:rsid w:val="00EA4B16"/>
    <w:rsid w:val="00EA7A41"/>
    <w:rsid w:val="00EB077B"/>
    <w:rsid w:val="00EB4EA2"/>
    <w:rsid w:val="00EC27C6"/>
    <w:rsid w:val="00EC4207"/>
    <w:rsid w:val="00EC5653"/>
    <w:rsid w:val="00EC663F"/>
    <w:rsid w:val="00EC71CE"/>
    <w:rsid w:val="00EC77A7"/>
    <w:rsid w:val="00ED1006"/>
    <w:rsid w:val="00ED3A4D"/>
    <w:rsid w:val="00EE59C8"/>
    <w:rsid w:val="00EF18FE"/>
    <w:rsid w:val="00EF5787"/>
    <w:rsid w:val="00EF60D0"/>
    <w:rsid w:val="00F02C7B"/>
    <w:rsid w:val="00F0528D"/>
    <w:rsid w:val="00F06C67"/>
    <w:rsid w:val="00F06DFD"/>
    <w:rsid w:val="00F071D1"/>
    <w:rsid w:val="00F07533"/>
    <w:rsid w:val="00F10629"/>
    <w:rsid w:val="00F15FA5"/>
    <w:rsid w:val="00F209B7"/>
    <w:rsid w:val="00F22C16"/>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4EDF"/>
    <w:rsid w:val="00F75582"/>
    <w:rsid w:val="00F76EFA"/>
    <w:rsid w:val="00F804BE"/>
    <w:rsid w:val="00F817CE"/>
    <w:rsid w:val="00F8456C"/>
    <w:rsid w:val="00F8510C"/>
    <w:rsid w:val="00F859D8"/>
    <w:rsid w:val="00F868F5"/>
    <w:rsid w:val="00F9056A"/>
    <w:rsid w:val="00F90F8D"/>
    <w:rsid w:val="00F92782"/>
    <w:rsid w:val="00F93AA9"/>
    <w:rsid w:val="00F96985"/>
    <w:rsid w:val="00F97838"/>
    <w:rsid w:val="00FA2BB3"/>
    <w:rsid w:val="00FB4C80"/>
    <w:rsid w:val="00FB6A6A"/>
    <w:rsid w:val="00FC1440"/>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36E15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583D71"/>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583D7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583D71"/>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583D71"/>
    <w:pPr>
      <w:numPr>
        <w:ilvl w:val="2"/>
      </w:numPr>
      <w:spacing w:before="120"/>
      <w:outlineLvl w:val="2"/>
    </w:pPr>
    <w:rPr>
      <w:sz w:val="24"/>
      <w:szCs w:val="28"/>
    </w:rPr>
  </w:style>
  <w:style w:type="paragraph" w:styleId="Heading4">
    <w:name w:val="heading 4"/>
    <w:basedOn w:val="Heading3"/>
    <w:next w:val="Normal"/>
    <w:qFormat/>
    <w:rsid w:val="00583D71"/>
    <w:pPr>
      <w:numPr>
        <w:ilvl w:val="3"/>
      </w:numPr>
      <w:outlineLvl w:val="3"/>
    </w:pPr>
    <w:rPr>
      <w:szCs w:val="24"/>
    </w:rPr>
  </w:style>
  <w:style w:type="paragraph" w:styleId="Heading5">
    <w:name w:val="heading 5"/>
    <w:basedOn w:val="Heading4"/>
    <w:next w:val="Normal"/>
    <w:qFormat/>
    <w:rsid w:val="00583D71"/>
    <w:pPr>
      <w:numPr>
        <w:ilvl w:val="4"/>
      </w:numPr>
      <w:outlineLvl w:val="4"/>
    </w:pPr>
    <w:rPr>
      <w:sz w:val="22"/>
      <w:szCs w:val="22"/>
    </w:rPr>
  </w:style>
  <w:style w:type="paragraph" w:styleId="Heading6">
    <w:name w:val="heading 6"/>
    <w:basedOn w:val="Normal"/>
    <w:next w:val="Normal"/>
    <w:qFormat/>
    <w:rsid w:val="00583D71"/>
    <w:pPr>
      <w:keepNext/>
      <w:keepLines/>
      <w:numPr>
        <w:ilvl w:val="5"/>
        <w:numId w:val="1"/>
      </w:numPr>
      <w:spacing w:before="120"/>
      <w:outlineLvl w:val="5"/>
    </w:pPr>
    <w:rPr>
      <w:rFonts w:cs="Arial"/>
    </w:rPr>
  </w:style>
  <w:style w:type="paragraph" w:styleId="Heading7">
    <w:name w:val="heading 7"/>
    <w:basedOn w:val="Normal"/>
    <w:next w:val="Normal"/>
    <w:qFormat/>
    <w:rsid w:val="00583D71"/>
    <w:pPr>
      <w:keepNext/>
      <w:keepLines/>
      <w:numPr>
        <w:ilvl w:val="6"/>
        <w:numId w:val="1"/>
      </w:numPr>
      <w:spacing w:before="120"/>
      <w:outlineLvl w:val="6"/>
    </w:pPr>
    <w:rPr>
      <w:rFonts w:cs="Arial"/>
    </w:rPr>
  </w:style>
  <w:style w:type="paragraph" w:styleId="Heading8">
    <w:name w:val="heading 8"/>
    <w:basedOn w:val="Heading7"/>
    <w:next w:val="Normal"/>
    <w:qFormat/>
    <w:rsid w:val="00583D71"/>
    <w:pPr>
      <w:numPr>
        <w:ilvl w:val="7"/>
      </w:numPr>
      <w:outlineLvl w:val="7"/>
    </w:pPr>
  </w:style>
  <w:style w:type="paragraph" w:styleId="Heading9">
    <w:name w:val="heading 9"/>
    <w:basedOn w:val="Heading8"/>
    <w:next w:val="Normal"/>
    <w:qFormat/>
    <w:rsid w:val="00583D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83D71"/>
    <w:pPr>
      <w:spacing w:before="180"/>
      <w:ind w:left="2693" w:hanging="2693"/>
    </w:pPr>
    <w:rPr>
      <w:b w:val="0"/>
      <w:bCs/>
    </w:rPr>
  </w:style>
  <w:style w:type="paragraph" w:styleId="TOC1">
    <w:name w:val="toc 1"/>
    <w:aliases w:val="Observation TOC2"/>
    <w:uiPriority w:val="39"/>
    <w:rsid w:val="00583D71"/>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583D71"/>
    <w:pPr>
      <w:keepNext/>
      <w:keepLines/>
      <w:spacing w:before="180"/>
      <w:jc w:val="center"/>
    </w:pPr>
  </w:style>
  <w:style w:type="paragraph" w:styleId="Caption">
    <w:name w:val="caption"/>
    <w:basedOn w:val="Normal"/>
    <w:next w:val="Normal"/>
    <w:qFormat/>
    <w:rsid w:val="00583D71"/>
    <w:pPr>
      <w:spacing w:after="240"/>
      <w:jc w:val="center"/>
    </w:pPr>
    <w:rPr>
      <w:b/>
      <w:bCs/>
    </w:rPr>
  </w:style>
  <w:style w:type="paragraph" w:styleId="TOC5">
    <w:name w:val="toc 5"/>
    <w:aliases w:val="Observation TOC"/>
    <w:basedOn w:val="TOC4"/>
    <w:semiHidden/>
    <w:rsid w:val="00583D71"/>
    <w:pPr>
      <w:tabs>
        <w:tab w:val="right" w:pos="1701"/>
      </w:tabs>
      <w:ind w:left="1701" w:hanging="1701"/>
    </w:pPr>
  </w:style>
  <w:style w:type="paragraph" w:styleId="TOC4">
    <w:name w:val="toc 4"/>
    <w:basedOn w:val="TOC3"/>
    <w:semiHidden/>
    <w:rsid w:val="00583D71"/>
    <w:pPr>
      <w:ind w:left="1418" w:hanging="1418"/>
    </w:pPr>
  </w:style>
  <w:style w:type="paragraph" w:styleId="TOC3">
    <w:name w:val="toc 3"/>
    <w:basedOn w:val="TOC2"/>
    <w:semiHidden/>
    <w:rsid w:val="00583D71"/>
    <w:pPr>
      <w:ind w:left="1134" w:hanging="1134"/>
    </w:pPr>
  </w:style>
  <w:style w:type="paragraph" w:styleId="TOC2">
    <w:name w:val="toc 2"/>
    <w:basedOn w:val="TOC1"/>
    <w:semiHidden/>
    <w:rsid w:val="00583D71"/>
    <w:pPr>
      <w:keepNext w:val="0"/>
      <w:spacing w:before="0"/>
      <w:ind w:left="851" w:hanging="851"/>
    </w:pPr>
    <w:rPr>
      <w:szCs w:val="20"/>
    </w:rPr>
  </w:style>
  <w:style w:type="paragraph" w:styleId="Index2">
    <w:name w:val="index 2"/>
    <w:basedOn w:val="Index1"/>
    <w:semiHidden/>
    <w:rsid w:val="00583D71"/>
    <w:pPr>
      <w:ind w:left="284"/>
    </w:pPr>
  </w:style>
  <w:style w:type="paragraph" w:styleId="Index1">
    <w:name w:val="index 1"/>
    <w:basedOn w:val="Normal"/>
    <w:semiHidden/>
    <w:rsid w:val="00583D71"/>
    <w:pPr>
      <w:keepLines/>
      <w:spacing w:after="0"/>
    </w:pPr>
  </w:style>
  <w:style w:type="paragraph" w:styleId="DocumentMap">
    <w:name w:val="Document Map"/>
    <w:basedOn w:val="Normal"/>
    <w:semiHidden/>
    <w:rsid w:val="00583D71"/>
    <w:pPr>
      <w:shd w:val="clear" w:color="auto" w:fill="000080"/>
    </w:pPr>
    <w:rPr>
      <w:rFonts w:ascii="Tahoma" w:hAnsi="Tahoma" w:cs="Tahoma"/>
    </w:rPr>
  </w:style>
  <w:style w:type="paragraph" w:styleId="ListNumber2">
    <w:name w:val="List Number 2"/>
    <w:basedOn w:val="ListNumber"/>
    <w:rsid w:val="00583D71"/>
    <w:pPr>
      <w:ind w:left="851"/>
    </w:pPr>
  </w:style>
  <w:style w:type="paragraph" w:styleId="ListNumber">
    <w:name w:val="List Number"/>
    <w:basedOn w:val="List"/>
    <w:rsid w:val="00583D71"/>
  </w:style>
  <w:style w:type="paragraph" w:styleId="List">
    <w:name w:val="List"/>
    <w:basedOn w:val="Normal"/>
    <w:rsid w:val="00583D71"/>
    <w:pPr>
      <w:ind w:left="568" w:hanging="284"/>
    </w:pPr>
  </w:style>
  <w:style w:type="paragraph" w:styleId="Header">
    <w:name w:val="header"/>
    <w:rsid w:val="00583D7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83D71"/>
    <w:rPr>
      <w:b/>
      <w:bCs/>
      <w:position w:val="6"/>
      <w:sz w:val="16"/>
      <w:szCs w:val="16"/>
    </w:rPr>
  </w:style>
  <w:style w:type="paragraph" w:styleId="FootnoteText">
    <w:name w:val="footnote text"/>
    <w:basedOn w:val="Normal"/>
    <w:semiHidden/>
    <w:rsid w:val="00583D71"/>
    <w:pPr>
      <w:keepLines/>
      <w:spacing w:after="0"/>
      <w:ind w:left="454" w:hanging="454"/>
    </w:pPr>
    <w:rPr>
      <w:sz w:val="16"/>
      <w:szCs w:val="16"/>
    </w:rPr>
  </w:style>
  <w:style w:type="paragraph" w:customStyle="1" w:styleId="3GPPHeader">
    <w:name w:val="3GPP_Header"/>
    <w:basedOn w:val="Normal"/>
    <w:qFormat/>
    <w:rsid w:val="00583D71"/>
    <w:pPr>
      <w:tabs>
        <w:tab w:val="left" w:pos="1800"/>
        <w:tab w:val="right" w:pos="9360"/>
      </w:tabs>
      <w:spacing w:after="0"/>
    </w:pPr>
    <w:rPr>
      <w:rFonts w:ascii="Arial" w:hAnsi="Arial"/>
      <w:b/>
    </w:rPr>
  </w:style>
  <w:style w:type="paragraph" w:styleId="TOC9">
    <w:name w:val="toc 9"/>
    <w:basedOn w:val="TOC8"/>
    <w:semiHidden/>
    <w:rsid w:val="00583D71"/>
    <w:pPr>
      <w:ind w:left="1418" w:hanging="1418"/>
    </w:pPr>
  </w:style>
  <w:style w:type="paragraph" w:styleId="TOC6">
    <w:name w:val="toc 6"/>
    <w:basedOn w:val="TOC5"/>
    <w:next w:val="Normal"/>
    <w:semiHidden/>
    <w:rsid w:val="00583D71"/>
    <w:pPr>
      <w:ind w:left="1985" w:hanging="1985"/>
    </w:pPr>
  </w:style>
  <w:style w:type="paragraph" w:styleId="TOC7">
    <w:name w:val="toc 7"/>
    <w:basedOn w:val="TOC6"/>
    <w:next w:val="Normal"/>
    <w:semiHidden/>
    <w:rsid w:val="00583D71"/>
    <w:pPr>
      <w:ind w:left="2268" w:hanging="2268"/>
    </w:pPr>
  </w:style>
  <w:style w:type="paragraph" w:styleId="ListBullet2">
    <w:name w:val="List Bullet 2"/>
    <w:basedOn w:val="ListBullet"/>
    <w:rsid w:val="00583D71"/>
    <w:pPr>
      <w:numPr>
        <w:numId w:val="6"/>
      </w:numPr>
    </w:pPr>
  </w:style>
  <w:style w:type="paragraph" w:styleId="ListBullet">
    <w:name w:val="List Bullet"/>
    <w:basedOn w:val="BodyText"/>
    <w:rsid w:val="00583D71"/>
    <w:pPr>
      <w:numPr>
        <w:numId w:val="5"/>
      </w:numPr>
    </w:pPr>
  </w:style>
  <w:style w:type="paragraph" w:styleId="ListBullet3">
    <w:name w:val="List Bullet 3"/>
    <w:basedOn w:val="ListBullet2"/>
    <w:rsid w:val="00583D71"/>
    <w:pPr>
      <w:numPr>
        <w:numId w:val="7"/>
      </w:numPr>
    </w:pPr>
  </w:style>
  <w:style w:type="paragraph" w:customStyle="1" w:styleId="EQ">
    <w:name w:val="EQ"/>
    <w:basedOn w:val="Normal"/>
    <w:next w:val="Normal"/>
    <w:rsid w:val="00583D71"/>
    <w:pPr>
      <w:keepLines/>
      <w:tabs>
        <w:tab w:val="center" w:pos="4536"/>
        <w:tab w:val="right" w:pos="9072"/>
      </w:tabs>
      <w:spacing w:after="180"/>
      <w:jc w:val="left"/>
    </w:pPr>
    <w:rPr>
      <w:noProof/>
      <w:lang w:eastAsia="en-US"/>
    </w:rPr>
  </w:style>
  <w:style w:type="paragraph" w:styleId="List2">
    <w:name w:val="List 2"/>
    <w:basedOn w:val="List"/>
    <w:rsid w:val="00583D71"/>
    <w:pPr>
      <w:ind w:left="851"/>
    </w:pPr>
  </w:style>
  <w:style w:type="paragraph" w:styleId="List3">
    <w:name w:val="List 3"/>
    <w:basedOn w:val="List2"/>
    <w:rsid w:val="00583D71"/>
    <w:pPr>
      <w:ind w:left="1135"/>
    </w:pPr>
  </w:style>
  <w:style w:type="paragraph" w:styleId="List4">
    <w:name w:val="List 4"/>
    <w:basedOn w:val="List3"/>
    <w:rsid w:val="00583D71"/>
    <w:pPr>
      <w:ind w:left="1418"/>
    </w:pPr>
  </w:style>
  <w:style w:type="paragraph" w:styleId="List5">
    <w:name w:val="List 5"/>
    <w:basedOn w:val="List4"/>
    <w:rsid w:val="00583D71"/>
    <w:pPr>
      <w:ind w:left="1702"/>
    </w:pPr>
  </w:style>
  <w:style w:type="paragraph" w:customStyle="1" w:styleId="EditorsNote">
    <w:name w:val="Editor's Note"/>
    <w:basedOn w:val="Normal"/>
    <w:rsid w:val="00583D71"/>
    <w:pPr>
      <w:keepLines/>
      <w:spacing w:after="180"/>
      <w:ind w:left="1135" w:hanging="851"/>
      <w:jc w:val="left"/>
    </w:pPr>
    <w:rPr>
      <w:color w:val="FF0000"/>
      <w:lang w:eastAsia="en-US"/>
    </w:rPr>
  </w:style>
  <w:style w:type="paragraph" w:styleId="ListBullet4">
    <w:name w:val="List Bullet 4"/>
    <w:basedOn w:val="ListBullet3"/>
    <w:rsid w:val="00583D71"/>
    <w:pPr>
      <w:numPr>
        <w:numId w:val="8"/>
      </w:numPr>
    </w:pPr>
  </w:style>
  <w:style w:type="paragraph" w:styleId="ListBullet5">
    <w:name w:val="List Bullet 5"/>
    <w:basedOn w:val="ListBullet4"/>
    <w:rsid w:val="00583D71"/>
    <w:pPr>
      <w:numPr>
        <w:numId w:val="4"/>
      </w:numPr>
    </w:pPr>
  </w:style>
  <w:style w:type="paragraph" w:styleId="Footer">
    <w:name w:val="footer"/>
    <w:basedOn w:val="Header"/>
    <w:semiHidden/>
    <w:rsid w:val="00583D71"/>
    <w:pPr>
      <w:jc w:val="center"/>
    </w:pPr>
    <w:rPr>
      <w:i/>
      <w:iCs/>
    </w:rPr>
  </w:style>
  <w:style w:type="paragraph" w:customStyle="1" w:styleId="Reference">
    <w:name w:val="Reference"/>
    <w:basedOn w:val="Normal"/>
    <w:qFormat/>
    <w:rsid w:val="00583D71"/>
    <w:pPr>
      <w:numPr>
        <w:numId w:val="2"/>
      </w:numPr>
    </w:pPr>
  </w:style>
  <w:style w:type="paragraph" w:styleId="BalloonText">
    <w:name w:val="Balloon Text"/>
    <w:basedOn w:val="Normal"/>
    <w:semiHidden/>
    <w:rsid w:val="00583D71"/>
    <w:rPr>
      <w:rFonts w:ascii="Tahoma" w:hAnsi="Tahoma" w:cs="Tahoma"/>
      <w:sz w:val="16"/>
      <w:szCs w:val="16"/>
    </w:rPr>
  </w:style>
  <w:style w:type="character" w:styleId="PageNumber">
    <w:name w:val="page number"/>
    <w:basedOn w:val="DefaultParagraphFont"/>
    <w:semiHidden/>
    <w:rsid w:val="00583D71"/>
  </w:style>
  <w:style w:type="paragraph" w:styleId="BodyText">
    <w:name w:val="Body Text"/>
    <w:basedOn w:val="Normal"/>
    <w:link w:val="BodyTextChar"/>
    <w:qFormat/>
    <w:rsid w:val="00583D71"/>
  </w:style>
  <w:style w:type="character" w:styleId="Hyperlink">
    <w:name w:val="Hyperlink"/>
    <w:uiPriority w:val="99"/>
    <w:rsid w:val="00583D71"/>
    <w:rPr>
      <w:color w:val="0000FF"/>
      <w:u w:val="single"/>
      <w:lang w:val="en-GB"/>
    </w:rPr>
  </w:style>
  <w:style w:type="character" w:styleId="FollowedHyperlink">
    <w:name w:val="FollowedHyperlink"/>
    <w:semiHidden/>
    <w:rsid w:val="00583D71"/>
    <w:rPr>
      <w:color w:val="FF0000"/>
      <w:u w:val="single"/>
    </w:rPr>
  </w:style>
  <w:style w:type="character" w:styleId="CommentReference">
    <w:name w:val="annotation reference"/>
    <w:semiHidden/>
    <w:rsid w:val="00583D71"/>
    <w:rPr>
      <w:sz w:val="16"/>
      <w:szCs w:val="16"/>
    </w:rPr>
  </w:style>
  <w:style w:type="paragraph" w:styleId="CommentText">
    <w:name w:val="annotation text"/>
    <w:basedOn w:val="Normal"/>
    <w:semiHidden/>
    <w:rsid w:val="00583D71"/>
  </w:style>
  <w:style w:type="paragraph" w:styleId="CommentSubject">
    <w:name w:val="annotation subject"/>
    <w:basedOn w:val="CommentText"/>
    <w:next w:val="CommentText"/>
    <w:semiHidden/>
    <w:rsid w:val="00583D71"/>
    <w:rPr>
      <w:b/>
      <w:bCs/>
    </w:rPr>
  </w:style>
  <w:style w:type="character" w:customStyle="1" w:styleId="Heading1Char">
    <w:name w:val="Heading 1 Char"/>
    <w:link w:val="Heading1"/>
    <w:rsid w:val="00583D71"/>
    <w:rPr>
      <w:rFonts w:ascii="Arial" w:hAnsi="Arial" w:cs="Arial"/>
      <w:sz w:val="32"/>
      <w:szCs w:val="36"/>
      <w:lang w:val="en-GB" w:eastAsia="zh-CN"/>
    </w:rPr>
  </w:style>
  <w:style w:type="paragraph" w:customStyle="1" w:styleId="B1">
    <w:name w:val="B1"/>
    <w:basedOn w:val="List"/>
    <w:rsid w:val="00583D71"/>
    <w:pPr>
      <w:spacing w:after="180"/>
      <w:jc w:val="left"/>
    </w:pPr>
    <w:rPr>
      <w:lang w:eastAsia="en-US"/>
    </w:rPr>
  </w:style>
  <w:style w:type="paragraph" w:customStyle="1" w:styleId="B2">
    <w:name w:val="B2"/>
    <w:basedOn w:val="List2"/>
    <w:rsid w:val="00583D71"/>
    <w:pPr>
      <w:spacing w:after="180"/>
      <w:jc w:val="left"/>
    </w:pPr>
    <w:rPr>
      <w:lang w:eastAsia="en-US"/>
    </w:rPr>
  </w:style>
  <w:style w:type="paragraph" w:customStyle="1" w:styleId="B3">
    <w:name w:val="B3"/>
    <w:basedOn w:val="List3"/>
    <w:rsid w:val="00583D71"/>
    <w:pPr>
      <w:spacing w:after="180"/>
      <w:jc w:val="left"/>
    </w:pPr>
    <w:rPr>
      <w:lang w:eastAsia="en-US"/>
    </w:rPr>
  </w:style>
  <w:style w:type="paragraph" w:customStyle="1" w:styleId="B4">
    <w:name w:val="B4"/>
    <w:basedOn w:val="List4"/>
    <w:rsid w:val="00583D71"/>
    <w:pPr>
      <w:spacing w:after="180"/>
      <w:jc w:val="left"/>
    </w:pPr>
    <w:rPr>
      <w:lang w:eastAsia="en-US"/>
    </w:rPr>
  </w:style>
  <w:style w:type="paragraph" w:customStyle="1" w:styleId="Proposal">
    <w:name w:val="Proposal"/>
    <w:basedOn w:val="Normal"/>
    <w:qFormat/>
    <w:rsid w:val="00583D71"/>
    <w:pPr>
      <w:numPr>
        <w:numId w:val="3"/>
      </w:numPr>
      <w:tabs>
        <w:tab w:val="clear" w:pos="1304"/>
        <w:tab w:val="left" w:pos="1701"/>
      </w:tabs>
      <w:ind w:left="1701" w:hanging="1701"/>
    </w:pPr>
    <w:rPr>
      <w:b/>
      <w:bCs/>
    </w:rPr>
  </w:style>
  <w:style w:type="character" w:customStyle="1" w:styleId="BodyTextChar">
    <w:name w:val="Body Text Char"/>
    <w:link w:val="BodyText"/>
    <w:rsid w:val="00583D71"/>
    <w:rPr>
      <w:rFonts w:ascii="Times New Roman" w:hAnsi="Times New Roman"/>
      <w:lang w:val="en-GB" w:eastAsia="zh-CN"/>
    </w:rPr>
  </w:style>
  <w:style w:type="paragraph" w:customStyle="1" w:styleId="B5">
    <w:name w:val="B5"/>
    <w:basedOn w:val="List5"/>
    <w:rsid w:val="00583D71"/>
    <w:pPr>
      <w:spacing w:after="180"/>
      <w:jc w:val="left"/>
    </w:pPr>
    <w:rPr>
      <w:lang w:eastAsia="en-US"/>
    </w:rPr>
  </w:style>
  <w:style w:type="paragraph" w:customStyle="1" w:styleId="EX">
    <w:name w:val="EX"/>
    <w:basedOn w:val="Normal"/>
    <w:rsid w:val="00583D71"/>
    <w:pPr>
      <w:keepLines/>
      <w:spacing w:after="180"/>
      <w:ind w:left="1702" w:hanging="1418"/>
      <w:jc w:val="left"/>
    </w:pPr>
    <w:rPr>
      <w:lang w:eastAsia="en-US"/>
    </w:rPr>
  </w:style>
  <w:style w:type="paragraph" w:customStyle="1" w:styleId="EW">
    <w:name w:val="EW"/>
    <w:basedOn w:val="EX"/>
    <w:rsid w:val="00583D71"/>
    <w:pPr>
      <w:spacing w:after="0"/>
    </w:pPr>
  </w:style>
  <w:style w:type="paragraph" w:customStyle="1" w:styleId="TAL">
    <w:name w:val="TAL"/>
    <w:basedOn w:val="Normal"/>
    <w:rsid w:val="00583D71"/>
    <w:pPr>
      <w:keepNext/>
      <w:keepLines/>
      <w:spacing w:after="0"/>
      <w:jc w:val="left"/>
    </w:pPr>
    <w:rPr>
      <w:sz w:val="18"/>
      <w:lang w:eastAsia="en-US"/>
    </w:rPr>
  </w:style>
  <w:style w:type="paragraph" w:customStyle="1" w:styleId="TAC">
    <w:name w:val="TAC"/>
    <w:basedOn w:val="TAL"/>
    <w:rsid w:val="00583D71"/>
    <w:pPr>
      <w:jc w:val="center"/>
    </w:pPr>
  </w:style>
  <w:style w:type="paragraph" w:customStyle="1" w:styleId="TAH">
    <w:name w:val="TAH"/>
    <w:basedOn w:val="TAC"/>
    <w:rsid w:val="00583D71"/>
    <w:rPr>
      <w:b/>
    </w:rPr>
  </w:style>
  <w:style w:type="paragraph" w:customStyle="1" w:styleId="TAN">
    <w:name w:val="TAN"/>
    <w:basedOn w:val="TAL"/>
    <w:rsid w:val="00583D71"/>
    <w:pPr>
      <w:ind w:left="851" w:hanging="851"/>
    </w:pPr>
  </w:style>
  <w:style w:type="paragraph" w:customStyle="1" w:styleId="TAR">
    <w:name w:val="TAR"/>
    <w:basedOn w:val="TAL"/>
    <w:rsid w:val="00583D71"/>
    <w:pPr>
      <w:jc w:val="right"/>
    </w:pPr>
  </w:style>
  <w:style w:type="paragraph" w:customStyle="1" w:styleId="TH">
    <w:name w:val="TH"/>
    <w:basedOn w:val="Normal"/>
    <w:rsid w:val="00583D71"/>
    <w:pPr>
      <w:keepNext/>
      <w:keepLines/>
      <w:spacing w:before="60" w:after="180"/>
      <w:jc w:val="center"/>
    </w:pPr>
    <w:rPr>
      <w:b/>
      <w:lang w:eastAsia="en-US"/>
    </w:rPr>
  </w:style>
  <w:style w:type="paragraph" w:customStyle="1" w:styleId="TF">
    <w:name w:val="TF"/>
    <w:basedOn w:val="TH"/>
    <w:rsid w:val="00583D71"/>
    <w:pPr>
      <w:keepNext w:val="0"/>
      <w:spacing w:before="0" w:after="240"/>
    </w:pPr>
  </w:style>
  <w:style w:type="paragraph" w:customStyle="1" w:styleId="TT">
    <w:name w:val="TT"/>
    <w:basedOn w:val="Heading1"/>
    <w:next w:val="Normal"/>
    <w:rsid w:val="00583D71"/>
    <w:pPr>
      <w:numPr>
        <w:numId w:val="0"/>
      </w:numPr>
      <w:ind w:left="1134" w:hanging="1134"/>
      <w:outlineLvl w:val="9"/>
    </w:pPr>
    <w:rPr>
      <w:rFonts w:cs="Times New Roman"/>
      <w:szCs w:val="20"/>
      <w:lang w:eastAsia="en-US"/>
    </w:rPr>
  </w:style>
  <w:style w:type="paragraph" w:customStyle="1" w:styleId="ZA">
    <w:name w:val="ZA"/>
    <w:rsid w:val="00583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D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D7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83D7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83D71"/>
  </w:style>
  <w:style w:type="paragraph" w:customStyle="1" w:styleId="ZH">
    <w:name w:val="ZH"/>
    <w:rsid w:val="00583D7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83D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83D71"/>
    <w:pPr>
      <w:framePr w:hRule="auto" w:wrap="notBeside" w:y="852"/>
    </w:pPr>
    <w:rPr>
      <w:i w:val="0"/>
      <w:sz w:val="40"/>
    </w:rPr>
  </w:style>
  <w:style w:type="paragraph" w:customStyle="1" w:styleId="ZU">
    <w:name w:val="ZU"/>
    <w:rsid w:val="00583D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D71"/>
    <w:pPr>
      <w:framePr w:wrap="notBeside" w:y="16161"/>
    </w:pPr>
  </w:style>
  <w:style w:type="paragraph" w:customStyle="1" w:styleId="FP">
    <w:name w:val="FP"/>
    <w:basedOn w:val="Normal"/>
    <w:rsid w:val="00583D71"/>
    <w:pPr>
      <w:spacing w:after="0"/>
      <w:jc w:val="left"/>
    </w:pPr>
    <w:rPr>
      <w:lang w:eastAsia="en-US"/>
    </w:rPr>
  </w:style>
  <w:style w:type="paragraph" w:customStyle="1" w:styleId="Observation">
    <w:name w:val="Observation"/>
    <w:basedOn w:val="Proposal"/>
    <w:qFormat/>
    <w:rsid w:val="00583D71"/>
    <w:pPr>
      <w:numPr>
        <w:numId w:val="13"/>
      </w:numPr>
      <w:ind w:left="1701" w:hanging="1701"/>
    </w:pPr>
  </w:style>
  <w:style w:type="paragraph" w:styleId="TableofFigures">
    <w:name w:val="table of figures"/>
    <w:basedOn w:val="Normal"/>
    <w:next w:val="Normal"/>
    <w:uiPriority w:val="99"/>
    <w:rsid w:val="00583D71"/>
    <w:pPr>
      <w:ind w:left="1418" w:hanging="1418"/>
      <w:jc w:val="left"/>
    </w:pPr>
    <w:rPr>
      <w:b/>
    </w:rPr>
  </w:style>
  <w:style w:type="paragraph" w:styleId="Index4">
    <w:name w:val="index 4"/>
    <w:basedOn w:val="Normal"/>
    <w:next w:val="Normal"/>
    <w:autoRedefine/>
    <w:rsid w:val="00583D71"/>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oleObject" Target="embeddings/oleObject6.bin"/><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7.wmf"/><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4.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6.w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2.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3.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4.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5.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3558042-C7D9-48B2-A177-4A63D8DF2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1</TotalTime>
  <Pages>10</Pages>
  <Words>2841</Words>
  <Characters>16200</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19003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Claes Tidestav</cp:lastModifiedBy>
  <cp:revision>4</cp:revision>
  <cp:lastPrinted>2008-01-31T15:09:00Z</cp:lastPrinted>
  <dcterms:created xsi:type="dcterms:W3CDTF">2017-08-11T14:35:00Z</dcterms:created>
  <dcterms:modified xsi:type="dcterms:W3CDTF">2017-08-12T04:50:00Z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2017-08-10T22:00:00Z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